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BDE7" w14:textId="04635DF1" w:rsidR="009E2C8E" w:rsidRDefault="009E2C8E" w:rsidP="009E2C8E">
      <w:pPr>
        <w:pStyle w:val="Otsikko6"/>
      </w:pPr>
      <w:r>
        <w:t xml:space="preserve">Kiljavan kiintorastit on luotu </w:t>
      </w:r>
      <w:r w:rsidR="00DA7450">
        <w:t>31</w:t>
      </w:r>
      <w:r>
        <w:t>.</w:t>
      </w:r>
      <w:r w:rsidR="00DA7450">
        <w:t>3</w:t>
      </w:r>
      <w:r>
        <w:t>.202</w:t>
      </w:r>
      <w:r w:rsidR="0039152F">
        <w:t>6</w:t>
      </w:r>
      <w:r>
        <w:t xml:space="preserve"> ja niiden paikka vaihdetaan keväällä 202</w:t>
      </w:r>
      <w:r w:rsidR="00542BF7">
        <w:t>7</w:t>
      </w:r>
      <w:r>
        <w:t>.</w:t>
      </w:r>
    </w:p>
    <w:p w14:paraId="42FB2A7F" w14:textId="77777777" w:rsidR="009E2C8E" w:rsidRDefault="009E2C8E" w:rsidP="009E2C8E"/>
    <w:p w14:paraId="389A3369" w14:textId="77777777" w:rsidR="009E2C8E" w:rsidRDefault="009E2C8E" w:rsidP="009E2C8E">
      <w:r>
        <w:t xml:space="preserve">Radan ja kartan on luonut </w:t>
      </w:r>
      <w:r w:rsidRPr="00977077">
        <w:t xml:space="preserve">Rajamäen Rykmentti ry.  </w:t>
      </w:r>
      <w:r>
        <w:t xml:space="preserve"> Liitteenä kartta mitä saa käyttää maksuttomissa partiotapahtumissa ilmaiseksi.  Rasteilla on pienet (15 cm x 15 cm) kankaiset rastiliput. Ja roikkumassa pieni kansallispuistomerkki ja pieni kirjain. </w:t>
      </w:r>
    </w:p>
    <w:p w14:paraId="0EB324DB" w14:textId="77777777" w:rsidR="009E2C8E" w:rsidRDefault="009E2C8E" w:rsidP="009E2C8E"/>
    <w:p w14:paraId="099993A5" w14:textId="77777777" w:rsidR="009E2C8E" w:rsidRDefault="009E2C8E" w:rsidP="009E2C8E">
      <w:pPr>
        <w:pStyle w:val="Luettelokappale"/>
        <w:numPr>
          <w:ilvl w:val="0"/>
          <w:numId w:val="38"/>
        </w:numPr>
      </w:pPr>
      <w:r>
        <w:t>Rata on pitkä ja rastipaikat vaativia. Suunnittele haettavat rastit suunnistajien tason mukaan.</w:t>
      </w:r>
    </w:p>
    <w:p w14:paraId="63C1C940" w14:textId="77777777" w:rsidR="009E2C8E" w:rsidRDefault="009E2C8E" w:rsidP="009E2C8E">
      <w:pPr>
        <w:pStyle w:val="Luettelokappale"/>
        <w:numPr>
          <w:ilvl w:val="0"/>
          <w:numId w:val="38"/>
        </w:numPr>
      </w:pPr>
      <w:r>
        <w:t>Muutaman rastin kansallispuistommekin muistaa, mutta suunnistajille mukaan kännykät tai muistiinpanovälineet. Merkeissä myös pienet kirjaimet</w:t>
      </w:r>
    </w:p>
    <w:p w14:paraId="1C5291D1" w14:textId="77777777" w:rsidR="009E2C8E" w:rsidRDefault="009E2C8E" w:rsidP="009E2C8E">
      <w:pPr>
        <w:pStyle w:val="Luettelokappale"/>
        <w:numPr>
          <w:ilvl w:val="0"/>
          <w:numId w:val="38"/>
        </w:numPr>
      </w:pPr>
      <w:r>
        <w:t>Rasteilla ei heijastimia.</w:t>
      </w:r>
    </w:p>
    <w:p w14:paraId="26B0B22E" w14:textId="77777777" w:rsidR="009E2C8E" w:rsidRDefault="009E2C8E" w:rsidP="009E2C8E">
      <w:pPr>
        <w:pStyle w:val="Luettelokappale"/>
        <w:numPr>
          <w:ilvl w:val="0"/>
          <w:numId w:val="38"/>
        </w:numPr>
      </w:pPr>
      <w:r>
        <w:t>Rasteilla ei ole leimasimia</w:t>
      </w:r>
    </w:p>
    <w:p w14:paraId="63B04B7A" w14:textId="77777777" w:rsidR="009E2C8E" w:rsidRDefault="009E2C8E" w:rsidP="009E2C8E"/>
    <w:p w14:paraId="7D4C6D12" w14:textId="77777777" w:rsidR="009E2C8E" w:rsidRDefault="009E2C8E" w:rsidP="009E2C8E">
      <w:r>
        <w:t>Hyvää ja turvallista suunnistamista!</w:t>
      </w:r>
    </w:p>
    <w:p w14:paraId="78013F00" w14:textId="77777777" w:rsidR="009E2C8E" w:rsidRDefault="009E2C8E" w:rsidP="009E2C8E"/>
    <w:p w14:paraId="62DADFC1" w14:textId="77777777" w:rsidR="009E2C8E" w:rsidRDefault="009E2C8E" w:rsidP="009E2C8E">
      <w:r>
        <w:t>Liite 1. Suunnistuskartta, pyydä tyhjää pohjaa toimistolta.</w:t>
      </w:r>
    </w:p>
    <w:p w14:paraId="01C6D997" w14:textId="77777777" w:rsidR="009E2C8E" w:rsidRDefault="009E2C8E" w:rsidP="009E2C8E">
      <w:r>
        <w:t>Liite 2. Kansallispuistomerkit.</w:t>
      </w:r>
    </w:p>
    <w:p w14:paraId="4344A3B6" w14:textId="77777777" w:rsidR="00AF64E3" w:rsidRDefault="00AF64E3" w:rsidP="00AF64E3"/>
    <w:p w14:paraId="6436EF1D" w14:textId="77777777" w:rsidR="00AF64E3" w:rsidRDefault="00AF64E3" w:rsidP="00AF64E3">
      <w:r w:rsidRPr="00AF64E3">
        <w:t>Rastimääritteet</w:t>
      </w:r>
      <w:r>
        <w:t xml:space="preserve">: </w:t>
      </w:r>
    </w:p>
    <w:p w14:paraId="5F2763BD" w14:textId="13ACB8B7" w:rsidR="00AF64E3" w:rsidRPr="00AF64E3" w:rsidRDefault="00AF64E3" w:rsidP="00AF64E3">
      <w:hyperlink r:id="rId11" w:history="1">
        <w:r w:rsidRPr="00AF64E3">
          <w:rPr>
            <w:rStyle w:val="Hyperlinkki"/>
          </w:rPr>
          <w:t>https://www.suunnistusliitto.fi/system/wp-content/uploads/2019/03/Rastinmaaritteet-2018.pdf</w:t>
        </w:r>
      </w:hyperlink>
      <w:r w:rsidRPr="00AF64E3">
        <w:t xml:space="preserve">  </w:t>
      </w:r>
    </w:p>
    <w:p w14:paraId="0E16B186" w14:textId="77777777" w:rsidR="00AF64E3" w:rsidRDefault="00AF64E3" w:rsidP="009E2C8E"/>
    <w:p w14:paraId="44962D9A" w14:textId="77777777" w:rsidR="009E2C8E" w:rsidRDefault="009E2C8E" w:rsidP="009E2C8E"/>
    <w:p w14:paraId="50604C2E" w14:textId="77777777" w:rsidR="009E2C8E" w:rsidRDefault="009E2C8E" w:rsidP="009E2C8E">
      <w:r w:rsidRPr="00F611D9">
        <w:rPr>
          <w:noProof/>
        </w:rPr>
        <w:drawing>
          <wp:anchor distT="0" distB="0" distL="114300" distR="114300" simplePos="0" relativeHeight="251659264" behindDoc="0" locked="0" layoutInCell="1" allowOverlap="1" wp14:anchorId="6FBC30A1" wp14:editId="21A28946">
            <wp:simplePos x="0" y="0"/>
            <wp:positionH relativeFrom="column">
              <wp:posOffset>3661410</wp:posOffset>
            </wp:positionH>
            <wp:positionV relativeFrom="paragraph">
              <wp:posOffset>13970</wp:posOffset>
            </wp:positionV>
            <wp:extent cx="2838450" cy="3711575"/>
            <wp:effectExtent l="0" t="0" r="0" b="3175"/>
            <wp:wrapSquare wrapText="bothSides"/>
            <wp:docPr id="5" name="Kuva 5" descr="Kuva, joka sisältää kohteen kartta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uva 5" descr="Kuva, joka sisältää kohteen kartta&#10;&#10;Kuvaus luotu automaattisesti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71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11D9">
        <w:rPr>
          <w:noProof/>
        </w:rPr>
        <w:drawing>
          <wp:inline distT="0" distB="0" distL="0" distR="0" wp14:anchorId="737914C6" wp14:editId="071EE1AD">
            <wp:extent cx="3515216" cy="1428949"/>
            <wp:effectExtent l="0" t="0" r="9525" b="0"/>
            <wp:docPr id="6" name="Kuv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5216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76C63" w14:textId="77777777" w:rsidR="009E2C8E" w:rsidRDefault="009E2C8E" w:rsidP="009E2C8E"/>
    <w:p w14:paraId="49E5C61D" w14:textId="77777777" w:rsidR="009E2C8E" w:rsidRDefault="009E2C8E" w:rsidP="009E2C8E"/>
    <w:p w14:paraId="0EEE3090" w14:textId="77777777" w:rsidR="009E2C8E" w:rsidRDefault="009E2C8E" w:rsidP="009E2C8E"/>
    <w:p w14:paraId="62C9B89C" w14:textId="77777777" w:rsidR="009E2C8E" w:rsidRDefault="009E2C8E" w:rsidP="009E2C8E">
      <w:pPr>
        <w:pStyle w:val="Otsikko4"/>
      </w:pPr>
    </w:p>
    <w:p w14:paraId="7037787A" w14:textId="3CD40492" w:rsidR="004D2479" w:rsidRDefault="004D2479" w:rsidP="009E2C8E">
      <w:pPr>
        <w:spacing w:before="220"/>
      </w:pPr>
    </w:p>
    <w:sectPr w:rsidR="004D2479" w:rsidSect="004E31C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02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34077" w14:textId="77777777" w:rsidR="00451728" w:rsidRDefault="00451728">
      <w:r>
        <w:separator/>
      </w:r>
    </w:p>
  </w:endnote>
  <w:endnote w:type="continuationSeparator" w:id="0">
    <w:p w14:paraId="19B2FAE8" w14:textId="77777777" w:rsidR="00451728" w:rsidRDefault="0045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ondu Beta">
    <w:altName w:val="Calibri"/>
    <w:charset w:val="00"/>
    <w:family w:val="auto"/>
    <w:pitch w:val="variable"/>
    <w:sig w:usb0="800000AF" w:usb1="4000204A" w:usb2="00000000" w:usb3="00000000" w:csb0="00000001" w:csb1="00000000"/>
  </w:font>
  <w:font w:name="PT Sans">
    <w:panose1 w:val="020B0503020203020204"/>
    <w:charset w:val="00"/>
    <w:family w:val="swiss"/>
    <w:pitch w:val="variable"/>
    <w:sig w:usb0="A00002EF" w:usb1="5000204B" w:usb2="0000002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66663" w14:textId="77777777" w:rsidR="001925E0" w:rsidRDefault="001925E0">
    <w:pPr>
      <w:pStyle w:val="Alatunniste"/>
    </w:pPr>
  </w:p>
  <w:p w14:paraId="61C2A36D" w14:textId="77777777" w:rsidR="001925E0" w:rsidRDefault="001925E0">
    <w:pPr>
      <w:pStyle w:val="Alatunniste"/>
    </w:pPr>
    <w:r>
      <w:rPr>
        <w:noProof/>
      </w:rPr>
      <w:drawing>
        <wp:anchor distT="0" distB="0" distL="114300" distR="114300" simplePos="0" relativeHeight="251673600" behindDoc="0" locked="0" layoutInCell="1" allowOverlap="1" wp14:anchorId="5003AD09" wp14:editId="38120511">
          <wp:simplePos x="0" y="0"/>
          <wp:positionH relativeFrom="column">
            <wp:posOffset>619125</wp:posOffset>
          </wp:positionH>
          <wp:positionV relativeFrom="paragraph">
            <wp:posOffset>9787890</wp:posOffset>
          </wp:positionV>
          <wp:extent cx="493395" cy="612140"/>
          <wp:effectExtent l="19050" t="0" r="1905" b="0"/>
          <wp:wrapNone/>
          <wp:docPr id="2" name="Kuva 6" descr="hevosenkenka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evosenkenka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9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2576" behindDoc="0" locked="0" layoutInCell="1" allowOverlap="1" wp14:anchorId="26592C01" wp14:editId="45F9D923">
          <wp:simplePos x="0" y="0"/>
          <wp:positionH relativeFrom="column">
            <wp:posOffset>619125</wp:posOffset>
          </wp:positionH>
          <wp:positionV relativeFrom="paragraph">
            <wp:posOffset>9787890</wp:posOffset>
          </wp:positionV>
          <wp:extent cx="493395" cy="612140"/>
          <wp:effectExtent l="19050" t="0" r="1905" b="0"/>
          <wp:wrapNone/>
          <wp:docPr id="3" name="Kuva 5" descr="hevosenkenka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evosenkenka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9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1552" behindDoc="0" locked="0" layoutInCell="1" allowOverlap="1" wp14:anchorId="1D0BE517" wp14:editId="6C6060DF">
          <wp:simplePos x="0" y="0"/>
          <wp:positionH relativeFrom="column">
            <wp:posOffset>619125</wp:posOffset>
          </wp:positionH>
          <wp:positionV relativeFrom="paragraph">
            <wp:posOffset>9787890</wp:posOffset>
          </wp:positionV>
          <wp:extent cx="493395" cy="612140"/>
          <wp:effectExtent l="19050" t="0" r="1905" b="0"/>
          <wp:wrapNone/>
          <wp:docPr id="4" name="Kuva 4" descr="hevosenkenka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evosenkenka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9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3048709" w14:textId="77777777" w:rsidR="001925E0" w:rsidRDefault="001925E0">
    <w:pPr>
      <w:pStyle w:val="Alatunniste"/>
    </w:pPr>
  </w:p>
  <w:p w14:paraId="5FBD101A" w14:textId="77777777" w:rsidR="001925E0" w:rsidRPr="006B6B38" w:rsidRDefault="001925E0" w:rsidP="005C4DAB">
    <w:pPr>
      <w:pStyle w:val="PARTIOalatunnisteSP"/>
      <w:rPr>
        <w:rFonts w:ascii="Tondu Beta" w:hAnsi="Tondu Beta"/>
        <w:b/>
        <w:i/>
        <w:color w:val="003965"/>
      </w:rPr>
    </w:pPr>
    <w:r w:rsidRPr="006B6B38">
      <w:rPr>
        <w:rStyle w:val="PARTIOalatunnistenimiChar"/>
        <w:rFonts w:ascii="Tondu Beta" w:hAnsi="Tondu Beta"/>
      </w:rPr>
      <w:t xml:space="preserve">Pääkaupunkiseudun </w:t>
    </w:r>
    <w:r>
      <w:rPr>
        <w:rStyle w:val="PARTIOalatunnistenimiChar"/>
        <w:rFonts w:ascii="Tondu Beta" w:hAnsi="Tondu Beta"/>
      </w:rPr>
      <w:t>Partiosäätiö</w:t>
    </w:r>
  </w:p>
  <w:p w14:paraId="731F9940" w14:textId="77777777" w:rsidR="001925E0" w:rsidRPr="005C4DAB" w:rsidRDefault="001925E0" w:rsidP="005C4DAB">
    <w:pPr>
      <w:pStyle w:val="PARTIOalatunnisteosoite"/>
      <w:rPr>
        <w:sz w:val="17"/>
        <w:szCs w:val="17"/>
      </w:rPr>
    </w:pPr>
    <w:r>
      <w:rPr>
        <w:sz w:val="17"/>
        <w:szCs w:val="17"/>
      </w:rPr>
      <w:t>Töölönkatu 55,</w:t>
    </w:r>
    <w:r w:rsidRPr="00F80B91">
      <w:rPr>
        <w:sz w:val="17"/>
        <w:szCs w:val="17"/>
      </w:rPr>
      <w:t xml:space="preserve"> 00250 Helsinki</w:t>
    </w:r>
    <w:r>
      <w:rPr>
        <w:sz w:val="17"/>
        <w:szCs w:val="17"/>
      </w:rPr>
      <w:t xml:space="preserve"> </w:t>
    </w:r>
    <w:r>
      <w:rPr>
        <w:sz w:val="17"/>
        <w:szCs w:val="17"/>
      </w:rPr>
      <w:sym w:font="Symbol" w:char="F0EF"/>
    </w:r>
    <w:r>
      <w:rPr>
        <w:sz w:val="17"/>
        <w:szCs w:val="17"/>
      </w:rPr>
      <w:t xml:space="preserve"> </w:t>
    </w:r>
    <w:r w:rsidRPr="00F80B91">
      <w:rPr>
        <w:sz w:val="17"/>
        <w:szCs w:val="17"/>
      </w:rPr>
      <w:t>Puh. (+358 9) 8865</w:t>
    </w:r>
    <w:r>
      <w:rPr>
        <w:sz w:val="17"/>
        <w:szCs w:val="17"/>
      </w:rPr>
      <w:t xml:space="preserve"> 1200 </w:t>
    </w:r>
    <w:r>
      <w:rPr>
        <w:sz w:val="17"/>
        <w:szCs w:val="17"/>
      </w:rPr>
      <w:sym w:font="Symbol" w:char="F0EF"/>
    </w:r>
    <w:r w:rsidRPr="00F80B91">
      <w:rPr>
        <w:sz w:val="17"/>
        <w:szCs w:val="17"/>
      </w:rPr>
      <w:t xml:space="preserve"> </w:t>
    </w:r>
    <w:r>
      <w:t>y-tunnus 1802417-4</w:t>
    </w:r>
  </w:p>
  <w:p w14:paraId="1E471AFF" w14:textId="77777777" w:rsidR="001925E0" w:rsidRDefault="001925E0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399D1" w14:textId="77777777" w:rsidR="00C77C40" w:rsidRDefault="00C77C40">
    <w:pPr>
      <w:pStyle w:val="Alatunniste"/>
    </w:pPr>
  </w:p>
  <w:p w14:paraId="3B60A664" w14:textId="77777777" w:rsidR="00C77C40" w:rsidRDefault="00C77C40">
    <w:pPr>
      <w:pStyle w:val="Alatunnist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6650ED" wp14:editId="133BA10A">
          <wp:simplePos x="0" y="0"/>
          <wp:positionH relativeFrom="column">
            <wp:posOffset>619125</wp:posOffset>
          </wp:positionH>
          <wp:positionV relativeFrom="paragraph">
            <wp:posOffset>9787890</wp:posOffset>
          </wp:positionV>
          <wp:extent cx="493395" cy="612140"/>
          <wp:effectExtent l="19050" t="0" r="1905" b="0"/>
          <wp:wrapNone/>
          <wp:docPr id="36" name="Kuva 6" descr="hevosenkenka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evosenkenka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9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719DC9BB" wp14:editId="4D51079D">
          <wp:simplePos x="0" y="0"/>
          <wp:positionH relativeFrom="column">
            <wp:posOffset>619125</wp:posOffset>
          </wp:positionH>
          <wp:positionV relativeFrom="paragraph">
            <wp:posOffset>9787890</wp:posOffset>
          </wp:positionV>
          <wp:extent cx="493395" cy="612140"/>
          <wp:effectExtent l="19050" t="0" r="1905" b="0"/>
          <wp:wrapNone/>
          <wp:docPr id="37" name="Kuva 5" descr="hevosenkenka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evosenkenka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9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389DF577" wp14:editId="1EDEB17F">
          <wp:simplePos x="0" y="0"/>
          <wp:positionH relativeFrom="column">
            <wp:posOffset>619125</wp:posOffset>
          </wp:positionH>
          <wp:positionV relativeFrom="paragraph">
            <wp:posOffset>9787890</wp:posOffset>
          </wp:positionV>
          <wp:extent cx="493395" cy="612140"/>
          <wp:effectExtent l="19050" t="0" r="1905" b="0"/>
          <wp:wrapNone/>
          <wp:docPr id="38" name="Kuva 4" descr="hevosenkenka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evosenkenka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9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5DC1E67" w14:textId="77777777" w:rsidR="00C77C40" w:rsidRDefault="00C77C40">
    <w:pPr>
      <w:pStyle w:val="Alatunniste"/>
    </w:pPr>
  </w:p>
  <w:p w14:paraId="68870140" w14:textId="77777777" w:rsidR="00C77C40" w:rsidRPr="006B6B38" w:rsidRDefault="00C77C40" w:rsidP="005C4DAB">
    <w:pPr>
      <w:pStyle w:val="PARTIOalatunnisteSP"/>
      <w:rPr>
        <w:rFonts w:ascii="Tondu Beta" w:hAnsi="Tondu Beta"/>
        <w:b/>
        <w:i/>
        <w:color w:val="003965"/>
      </w:rPr>
    </w:pPr>
    <w:r w:rsidRPr="006B6B38">
      <w:rPr>
        <w:rStyle w:val="PARTIOalatunnistenimiChar"/>
        <w:rFonts w:ascii="Tondu Beta" w:hAnsi="Tondu Beta"/>
      </w:rPr>
      <w:t xml:space="preserve">Pääkaupunkiseudun </w:t>
    </w:r>
    <w:r>
      <w:rPr>
        <w:rStyle w:val="PARTIOalatunnistenimiChar"/>
        <w:rFonts w:ascii="Tondu Beta" w:hAnsi="Tondu Beta"/>
      </w:rPr>
      <w:t>Partiosäätiö</w:t>
    </w:r>
  </w:p>
  <w:p w14:paraId="1E47D80F" w14:textId="77777777" w:rsidR="00C77C40" w:rsidRPr="005C4DAB" w:rsidRDefault="00C77C40" w:rsidP="005C4DAB">
    <w:pPr>
      <w:pStyle w:val="PARTIOalatunnisteosoite"/>
      <w:rPr>
        <w:sz w:val="17"/>
        <w:szCs w:val="17"/>
      </w:rPr>
    </w:pPr>
    <w:r>
      <w:rPr>
        <w:sz w:val="17"/>
        <w:szCs w:val="17"/>
      </w:rPr>
      <w:t>Töölönkatu 55,</w:t>
    </w:r>
    <w:r w:rsidRPr="00F80B91">
      <w:rPr>
        <w:sz w:val="17"/>
        <w:szCs w:val="17"/>
      </w:rPr>
      <w:t xml:space="preserve"> 00250 Helsinki</w:t>
    </w:r>
    <w:r>
      <w:rPr>
        <w:sz w:val="17"/>
        <w:szCs w:val="17"/>
      </w:rPr>
      <w:t xml:space="preserve"> </w:t>
    </w:r>
    <w:r>
      <w:rPr>
        <w:sz w:val="17"/>
        <w:szCs w:val="17"/>
      </w:rPr>
      <w:sym w:font="Symbol" w:char="F0EF"/>
    </w:r>
    <w:r>
      <w:rPr>
        <w:sz w:val="17"/>
        <w:szCs w:val="17"/>
      </w:rPr>
      <w:t xml:space="preserve"> </w:t>
    </w:r>
    <w:r w:rsidRPr="00F80B91">
      <w:rPr>
        <w:sz w:val="17"/>
        <w:szCs w:val="17"/>
      </w:rPr>
      <w:t>Puh. (+358 9) 8865</w:t>
    </w:r>
    <w:r>
      <w:rPr>
        <w:sz w:val="17"/>
        <w:szCs w:val="17"/>
      </w:rPr>
      <w:t xml:space="preserve"> 1200 </w:t>
    </w:r>
    <w:r>
      <w:rPr>
        <w:sz w:val="17"/>
        <w:szCs w:val="17"/>
      </w:rPr>
      <w:sym w:font="Symbol" w:char="F0EF"/>
    </w:r>
    <w:r w:rsidRPr="00F80B91">
      <w:rPr>
        <w:sz w:val="17"/>
        <w:szCs w:val="17"/>
      </w:rPr>
      <w:t xml:space="preserve"> </w:t>
    </w:r>
    <w:r>
      <w:t>y-tunnus 1802417-4</w:t>
    </w:r>
  </w:p>
  <w:p w14:paraId="453868D4" w14:textId="77777777" w:rsidR="002E4704" w:rsidRPr="005C4DAB" w:rsidRDefault="002E4704" w:rsidP="005C4DAB">
    <w:pPr>
      <w:pStyle w:val="PARTIOalatunnisteosoite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8B1EE" w14:textId="77777777" w:rsidR="00451728" w:rsidRDefault="00451728">
      <w:r>
        <w:separator/>
      </w:r>
    </w:p>
  </w:footnote>
  <w:footnote w:type="continuationSeparator" w:id="0">
    <w:p w14:paraId="6456AC05" w14:textId="77777777" w:rsidR="00451728" w:rsidRDefault="00451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4E87" w14:textId="2F509B23" w:rsidR="001925E0" w:rsidRPr="00A5401E" w:rsidRDefault="001925E0" w:rsidP="00812CFD">
    <w:pPr>
      <w:pStyle w:val="Yltunniste"/>
      <w:rPr>
        <w:sz w:val="22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24CEB48E" wp14:editId="28F166DB">
          <wp:simplePos x="0" y="0"/>
          <wp:positionH relativeFrom="column">
            <wp:posOffset>4766310</wp:posOffset>
          </wp:positionH>
          <wp:positionV relativeFrom="paragraph">
            <wp:posOffset>-199499</wp:posOffset>
          </wp:positionV>
          <wp:extent cx="1798320" cy="1129247"/>
          <wp:effectExtent l="0" t="0" r="0" b="0"/>
          <wp:wrapNone/>
          <wp:docPr id="1" name="Ku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uv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1129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2C8E">
      <w:rPr>
        <w:rFonts w:ascii="PT Sans" w:hAnsi="PT Sans"/>
        <w:sz w:val="22"/>
      </w:rPr>
      <w:t>Kiljavan kiintorastit</w:t>
    </w:r>
  </w:p>
  <w:p w14:paraId="70156542" w14:textId="4A22E971" w:rsidR="001925E0" w:rsidRPr="00A5401E" w:rsidRDefault="000F2251" w:rsidP="00812CFD">
    <w:pPr>
      <w:pStyle w:val="Yltunniste"/>
      <w:rPr>
        <w:rFonts w:ascii="PT Sans" w:hAnsi="PT Sans"/>
        <w:b w:val="0"/>
        <w:sz w:val="22"/>
      </w:rPr>
    </w:pPr>
    <w:r>
      <w:rPr>
        <w:rFonts w:ascii="PT Sans" w:hAnsi="PT Sans"/>
        <w:b w:val="0"/>
        <w:sz w:val="22"/>
      </w:rPr>
      <w:t>2</w:t>
    </w:r>
    <w:r w:rsidR="006D3BAF">
      <w:rPr>
        <w:rFonts w:ascii="PT Sans" w:hAnsi="PT Sans"/>
        <w:b w:val="0"/>
        <w:sz w:val="22"/>
      </w:rPr>
      <w:t>.4.202</w:t>
    </w:r>
    <w:r>
      <w:rPr>
        <w:rFonts w:ascii="PT Sans" w:hAnsi="PT Sans"/>
        <w:b w:val="0"/>
        <w:sz w:val="22"/>
      </w:rPr>
      <w:t>6</w:t>
    </w:r>
    <w:r w:rsidR="001925E0" w:rsidRPr="00A5401E">
      <w:rPr>
        <w:rFonts w:ascii="PT Sans" w:hAnsi="PT Sans"/>
        <w:b w:val="0"/>
        <w:sz w:val="22"/>
      </w:rPr>
      <w:tab/>
    </w:r>
    <w:r w:rsidR="001925E0" w:rsidRPr="00A5401E">
      <w:rPr>
        <w:rFonts w:ascii="PT Sans" w:hAnsi="PT Sans"/>
        <w:b w:val="0"/>
        <w:sz w:val="22"/>
      </w:rPr>
      <w:tab/>
    </w:r>
    <w:r w:rsidR="001925E0" w:rsidRPr="00A5401E">
      <w:rPr>
        <w:rFonts w:ascii="PT Sans" w:hAnsi="PT Sans"/>
        <w:b w:val="0"/>
        <w:sz w:val="22"/>
      </w:rPr>
      <w:tab/>
    </w:r>
    <w:r w:rsidR="001925E0" w:rsidRPr="00A5401E">
      <w:rPr>
        <w:rFonts w:ascii="PT Sans" w:hAnsi="PT Sans"/>
        <w:b w:val="0"/>
        <w:sz w:val="22"/>
      </w:rPr>
      <w:tab/>
    </w:r>
    <w:r w:rsidR="001925E0" w:rsidRPr="00A5401E">
      <w:rPr>
        <w:rFonts w:ascii="PT Sans" w:hAnsi="PT Sans"/>
        <w:b w:val="0"/>
        <w:sz w:val="22"/>
      </w:rPr>
      <w:fldChar w:fldCharType="begin"/>
    </w:r>
    <w:r w:rsidR="001925E0" w:rsidRPr="00A5401E">
      <w:rPr>
        <w:rFonts w:ascii="PT Sans" w:hAnsi="PT Sans"/>
        <w:b w:val="0"/>
        <w:sz w:val="22"/>
      </w:rPr>
      <w:instrText xml:space="preserve"> PAGE   \* MERGEFORMAT </w:instrText>
    </w:r>
    <w:r w:rsidR="001925E0" w:rsidRPr="00A5401E">
      <w:rPr>
        <w:rFonts w:ascii="PT Sans" w:hAnsi="PT Sans"/>
        <w:b w:val="0"/>
        <w:sz w:val="22"/>
      </w:rPr>
      <w:fldChar w:fldCharType="separate"/>
    </w:r>
    <w:r w:rsidR="001925E0">
      <w:rPr>
        <w:rFonts w:ascii="PT Sans" w:hAnsi="PT Sans"/>
        <w:b w:val="0"/>
        <w:noProof/>
        <w:sz w:val="22"/>
      </w:rPr>
      <w:t>1</w:t>
    </w:r>
    <w:r w:rsidR="001925E0" w:rsidRPr="00A5401E">
      <w:rPr>
        <w:rFonts w:ascii="PT Sans" w:hAnsi="PT Sans"/>
        <w:b w:val="0"/>
        <w:sz w:val="22"/>
      </w:rPr>
      <w:fldChar w:fldCharType="end"/>
    </w:r>
    <w:r w:rsidR="001925E0" w:rsidRPr="00A5401E">
      <w:rPr>
        <w:rFonts w:ascii="PT Sans" w:hAnsi="PT Sans"/>
        <w:b w:val="0"/>
        <w:sz w:val="22"/>
      </w:rPr>
      <w:t xml:space="preserve"> (</w:t>
    </w:r>
    <w:r w:rsidR="001925E0" w:rsidRPr="00A5401E">
      <w:rPr>
        <w:rFonts w:ascii="PT Sans" w:hAnsi="PT Sans"/>
        <w:sz w:val="22"/>
      </w:rPr>
      <w:fldChar w:fldCharType="begin"/>
    </w:r>
    <w:r w:rsidR="001925E0" w:rsidRPr="00A5401E">
      <w:rPr>
        <w:rFonts w:ascii="PT Sans" w:hAnsi="PT Sans"/>
        <w:sz w:val="22"/>
      </w:rPr>
      <w:instrText xml:space="preserve"> NUMPAGES  \* Arabic  \* MERGEFORMAT </w:instrText>
    </w:r>
    <w:r w:rsidR="001925E0" w:rsidRPr="00A5401E">
      <w:rPr>
        <w:rFonts w:ascii="PT Sans" w:hAnsi="PT Sans"/>
        <w:sz w:val="22"/>
      </w:rPr>
      <w:fldChar w:fldCharType="separate"/>
    </w:r>
    <w:r w:rsidR="001925E0" w:rsidRPr="00A5401E">
      <w:rPr>
        <w:rFonts w:ascii="PT Sans" w:hAnsi="PT Sans"/>
        <w:b w:val="0"/>
        <w:noProof/>
        <w:sz w:val="22"/>
      </w:rPr>
      <w:t>1</w:t>
    </w:r>
    <w:r w:rsidR="001925E0" w:rsidRPr="00A5401E">
      <w:rPr>
        <w:rFonts w:ascii="PT Sans" w:hAnsi="PT Sans"/>
        <w:b w:val="0"/>
        <w:noProof/>
        <w:sz w:val="22"/>
      </w:rPr>
      <w:fldChar w:fldCharType="end"/>
    </w:r>
    <w:r w:rsidR="001925E0" w:rsidRPr="00A5401E">
      <w:rPr>
        <w:rFonts w:ascii="PT Sans" w:hAnsi="PT Sans"/>
        <w:b w:val="0"/>
        <w:sz w:val="22"/>
      </w:rPr>
      <w:t>)</w:t>
    </w:r>
  </w:p>
  <w:p w14:paraId="7FDA9B78" w14:textId="77777777" w:rsidR="001925E0" w:rsidRPr="00A5401E" w:rsidRDefault="001925E0" w:rsidP="00812CFD">
    <w:pPr>
      <w:pStyle w:val="Yltunniste"/>
      <w:rPr>
        <w:rFonts w:ascii="PT Sans" w:hAnsi="PT Sans"/>
        <w:b w:val="0"/>
        <w:sz w:val="22"/>
      </w:rPr>
    </w:pPr>
  </w:p>
  <w:p w14:paraId="008B4C99" w14:textId="77777777" w:rsidR="001925E0" w:rsidRDefault="001925E0">
    <w:pPr>
      <w:pStyle w:val="Yltunniste"/>
    </w:pPr>
  </w:p>
  <w:p w14:paraId="7B0642C0" w14:textId="77777777" w:rsidR="001925E0" w:rsidRDefault="001925E0">
    <w:pPr>
      <w:pStyle w:val="Yltunniste"/>
    </w:pPr>
  </w:p>
  <w:p w14:paraId="3A3BB04B" w14:textId="77777777" w:rsidR="001925E0" w:rsidRDefault="001925E0">
    <w:pPr>
      <w:pStyle w:val="Yltunniste"/>
    </w:pPr>
  </w:p>
  <w:p w14:paraId="1EE70BE2" w14:textId="77777777" w:rsidR="001925E0" w:rsidRDefault="001925E0">
    <w:pPr>
      <w:pStyle w:val="Yltunniste"/>
    </w:pPr>
  </w:p>
  <w:p w14:paraId="20BFA064" w14:textId="77777777" w:rsidR="001925E0" w:rsidRDefault="001925E0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3772B" w14:textId="77777777" w:rsidR="00C77C40" w:rsidRPr="00A5401E" w:rsidRDefault="00C77C40" w:rsidP="00812CFD">
    <w:pPr>
      <w:pStyle w:val="Yltunniste"/>
      <w:rPr>
        <w:sz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87129B9" wp14:editId="385A6876">
          <wp:simplePos x="0" y="0"/>
          <wp:positionH relativeFrom="column">
            <wp:posOffset>4766310</wp:posOffset>
          </wp:positionH>
          <wp:positionV relativeFrom="paragraph">
            <wp:posOffset>-199499</wp:posOffset>
          </wp:positionV>
          <wp:extent cx="1798320" cy="1129247"/>
          <wp:effectExtent l="0" t="0" r="0" b="0"/>
          <wp:wrapNone/>
          <wp:docPr id="24" name="Kuva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Kuva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1129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401E">
      <w:rPr>
        <w:rFonts w:ascii="PT Sans" w:hAnsi="PT Sans"/>
        <w:sz w:val="22"/>
      </w:rPr>
      <w:t>ASIAKIRJAN NIMI</w:t>
    </w:r>
  </w:p>
  <w:p w14:paraId="77FF8E66" w14:textId="22174CA5" w:rsidR="00C77C40" w:rsidRPr="00A5401E" w:rsidRDefault="00C77C40" w:rsidP="00812CFD">
    <w:pPr>
      <w:pStyle w:val="Yltunniste"/>
      <w:rPr>
        <w:rFonts w:ascii="PT Sans" w:hAnsi="PT Sans"/>
        <w:b w:val="0"/>
        <w:sz w:val="22"/>
      </w:rPr>
    </w:pPr>
    <w:r w:rsidRPr="00A5401E">
      <w:rPr>
        <w:rFonts w:ascii="PT Sans" w:hAnsi="PT Sans"/>
        <w:b w:val="0"/>
        <w:sz w:val="22"/>
      </w:rPr>
      <w:fldChar w:fldCharType="begin"/>
    </w:r>
    <w:r w:rsidRPr="00A5401E">
      <w:rPr>
        <w:rFonts w:ascii="PT Sans" w:hAnsi="PT Sans"/>
        <w:b w:val="0"/>
        <w:sz w:val="22"/>
      </w:rPr>
      <w:instrText xml:space="preserve"> CREATEDATE  \@ "d.M.yyyy"  \* MERGEFORMAT </w:instrText>
    </w:r>
    <w:r w:rsidRPr="00A5401E">
      <w:rPr>
        <w:rFonts w:ascii="PT Sans" w:hAnsi="PT Sans"/>
        <w:b w:val="0"/>
        <w:sz w:val="22"/>
      </w:rPr>
      <w:fldChar w:fldCharType="separate"/>
    </w:r>
    <w:r w:rsidR="00953A17">
      <w:rPr>
        <w:rFonts w:ascii="PT Sans" w:hAnsi="PT Sans"/>
        <w:b w:val="0"/>
        <w:noProof/>
        <w:sz w:val="22"/>
      </w:rPr>
      <w:t>25.4.2022</w:t>
    </w:r>
    <w:r w:rsidRPr="00A5401E">
      <w:rPr>
        <w:rFonts w:ascii="PT Sans" w:hAnsi="PT Sans"/>
        <w:b w:val="0"/>
        <w:sz w:val="22"/>
      </w:rPr>
      <w:fldChar w:fldCharType="end"/>
    </w:r>
    <w:r w:rsidRPr="00A5401E">
      <w:rPr>
        <w:rFonts w:ascii="PT Sans" w:hAnsi="PT Sans"/>
        <w:b w:val="0"/>
        <w:sz w:val="22"/>
      </w:rPr>
      <w:tab/>
    </w:r>
    <w:r w:rsidRPr="00A5401E">
      <w:rPr>
        <w:rFonts w:ascii="PT Sans" w:hAnsi="PT Sans"/>
        <w:b w:val="0"/>
        <w:sz w:val="22"/>
      </w:rPr>
      <w:tab/>
    </w:r>
    <w:r w:rsidRPr="00A5401E">
      <w:rPr>
        <w:rFonts w:ascii="PT Sans" w:hAnsi="PT Sans"/>
        <w:b w:val="0"/>
        <w:sz w:val="22"/>
      </w:rPr>
      <w:tab/>
    </w:r>
    <w:r w:rsidRPr="00A5401E">
      <w:rPr>
        <w:rFonts w:ascii="PT Sans" w:hAnsi="PT Sans"/>
        <w:b w:val="0"/>
        <w:sz w:val="22"/>
      </w:rPr>
      <w:tab/>
    </w:r>
    <w:r w:rsidRPr="00A5401E">
      <w:rPr>
        <w:rFonts w:ascii="PT Sans" w:hAnsi="PT Sans"/>
        <w:b w:val="0"/>
        <w:sz w:val="22"/>
      </w:rPr>
      <w:fldChar w:fldCharType="begin"/>
    </w:r>
    <w:r w:rsidRPr="00A5401E">
      <w:rPr>
        <w:rFonts w:ascii="PT Sans" w:hAnsi="PT Sans"/>
        <w:b w:val="0"/>
        <w:sz w:val="22"/>
      </w:rPr>
      <w:instrText xml:space="preserve"> PAGE   \* MERGEFORMAT </w:instrText>
    </w:r>
    <w:r w:rsidRPr="00A5401E">
      <w:rPr>
        <w:rFonts w:ascii="PT Sans" w:hAnsi="PT Sans"/>
        <w:b w:val="0"/>
        <w:sz w:val="22"/>
      </w:rPr>
      <w:fldChar w:fldCharType="separate"/>
    </w:r>
    <w:r>
      <w:rPr>
        <w:rFonts w:ascii="PT Sans" w:hAnsi="PT Sans"/>
        <w:b w:val="0"/>
        <w:noProof/>
        <w:sz w:val="22"/>
      </w:rPr>
      <w:t>1</w:t>
    </w:r>
    <w:r w:rsidRPr="00A5401E">
      <w:rPr>
        <w:rFonts w:ascii="PT Sans" w:hAnsi="PT Sans"/>
        <w:b w:val="0"/>
        <w:sz w:val="22"/>
      </w:rPr>
      <w:fldChar w:fldCharType="end"/>
    </w:r>
    <w:r w:rsidRPr="00A5401E">
      <w:rPr>
        <w:rFonts w:ascii="PT Sans" w:hAnsi="PT Sans"/>
        <w:b w:val="0"/>
        <w:sz w:val="22"/>
      </w:rPr>
      <w:t xml:space="preserve"> (</w:t>
    </w:r>
    <w:r w:rsidRPr="00A5401E">
      <w:rPr>
        <w:rFonts w:ascii="PT Sans" w:hAnsi="PT Sans"/>
        <w:sz w:val="22"/>
      </w:rPr>
      <w:fldChar w:fldCharType="begin"/>
    </w:r>
    <w:r w:rsidRPr="00A5401E">
      <w:rPr>
        <w:rFonts w:ascii="PT Sans" w:hAnsi="PT Sans"/>
        <w:sz w:val="22"/>
      </w:rPr>
      <w:instrText xml:space="preserve"> NUMPAGES  \* Arabic  \* MERGEFORMAT </w:instrText>
    </w:r>
    <w:r w:rsidRPr="00A5401E">
      <w:rPr>
        <w:rFonts w:ascii="PT Sans" w:hAnsi="PT Sans"/>
        <w:sz w:val="22"/>
      </w:rPr>
      <w:fldChar w:fldCharType="separate"/>
    </w:r>
    <w:r w:rsidRPr="00A5401E">
      <w:rPr>
        <w:rFonts w:ascii="PT Sans" w:hAnsi="PT Sans"/>
        <w:b w:val="0"/>
        <w:noProof/>
        <w:sz w:val="22"/>
      </w:rPr>
      <w:t>1</w:t>
    </w:r>
    <w:r w:rsidRPr="00A5401E">
      <w:rPr>
        <w:rFonts w:ascii="PT Sans" w:hAnsi="PT Sans"/>
        <w:b w:val="0"/>
        <w:noProof/>
        <w:sz w:val="22"/>
      </w:rPr>
      <w:fldChar w:fldCharType="end"/>
    </w:r>
    <w:r w:rsidRPr="00A5401E">
      <w:rPr>
        <w:rFonts w:ascii="PT Sans" w:hAnsi="PT Sans"/>
        <w:b w:val="0"/>
        <w:sz w:val="22"/>
      </w:rPr>
      <w:t>)</w:t>
    </w:r>
  </w:p>
  <w:p w14:paraId="2206E0D5" w14:textId="77777777" w:rsidR="00C77C40" w:rsidRPr="00A5401E" w:rsidRDefault="00C77C40" w:rsidP="00812CFD">
    <w:pPr>
      <w:pStyle w:val="Yltunniste"/>
      <w:rPr>
        <w:rFonts w:ascii="PT Sans" w:hAnsi="PT Sans"/>
        <w:b w:val="0"/>
        <w:sz w:val="22"/>
      </w:rPr>
    </w:pPr>
  </w:p>
  <w:p w14:paraId="7CEC15EE" w14:textId="77777777" w:rsidR="00C77C40" w:rsidRDefault="00C77C40">
    <w:pPr>
      <w:pStyle w:val="Yltunniste"/>
    </w:pPr>
  </w:p>
  <w:p w14:paraId="08124167" w14:textId="77777777" w:rsidR="00C77C40" w:rsidRDefault="00C77C40">
    <w:pPr>
      <w:pStyle w:val="Yltunniste"/>
    </w:pPr>
  </w:p>
  <w:p w14:paraId="3F63BC4C" w14:textId="77777777" w:rsidR="00C77C40" w:rsidRDefault="00C77C40">
    <w:pPr>
      <w:pStyle w:val="Yltunniste"/>
    </w:pPr>
  </w:p>
  <w:p w14:paraId="703B8C11" w14:textId="77777777" w:rsidR="00C77C40" w:rsidRDefault="00C77C40">
    <w:pPr>
      <w:pStyle w:val="Yltunniste"/>
    </w:pPr>
  </w:p>
  <w:p w14:paraId="37796DEC" w14:textId="77777777" w:rsidR="00830B0D" w:rsidRPr="00830B0D" w:rsidRDefault="00830B0D" w:rsidP="00830B0D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Kuva 2092519693" o:spid="_x0000_i1025" type="#_x0000_t75" style="width:473.25pt;height:447.75pt;visibility:visible;mso-wrap-style:square" o:bullet="t">
        <v:imagedata r:id="rId1" o:title=""/>
      </v:shape>
    </w:pict>
  </w:numPicBullet>
  <w:numPicBullet w:numPicBulletId="1">
    <w:pict>
      <v:shape id="Kuva 2062077432" o:spid="_x0000_i1026" type="#_x0000_t75" style="width:8.25pt;height:10.5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843ED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95BA904C"/>
    <w:lvl w:ilvl="0">
      <w:start w:val="1"/>
      <w:numFmt w:val="upperLetter"/>
      <w:lvlText w:val="(%1)"/>
      <w:lvlJc w:val="left"/>
      <w:pPr>
        <w:tabs>
          <w:tab w:val="num" w:pos="1418"/>
        </w:tabs>
        <w:ind w:left="1418" w:hanging="1418"/>
      </w:pPr>
      <w:rPr>
        <w:rFonts w:hint="default"/>
      </w:rPr>
    </w:lvl>
  </w:abstractNum>
  <w:abstractNum w:abstractNumId="2" w15:restartNumberingAfterBreak="0">
    <w:nsid w:val="FFFFFF7F"/>
    <w:multiLevelType w:val="singleLevel"/>
    <w:tmpl w:val="2DC06E72"/>
    <w:lvl w:ilvl="0">
      <w:start w:val="1"/>
      <w:numFmt w:val="decimal"/>
      <w:lvlText w:val="%1 §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3" w15:restartNumberingAfterBreak="0">
    <w:nsid w:val="FFFFFF80"/>
    <w:multiLevelType w:val="singleLevel"/>
    <w:tmpl w:val="5BF2B7B2"/>
    <w:lvl w:ilvl="0">
      <w:start w:val="1"/>
      <w:numFmt w:val="decimal"/>
      <w:lvlText w:val="%1."/>
      <w:lvlJc w:val="left"/>
      <w:pPr>
        <w:tabs>
          <w:tab w:val="num" w:pos="1985"/>
        </w:tabs>
        <w:ind w:left="1985" w:hanging="567"/>
      </w:pPr>
      <w:rPr>
        <w:rFonts w:hint="default"/>
      </w:rPr>
    </w:lvl>
  </w:abstractNum>
  <w:abstractNum w:abstractNumId="4" w15:restartNumberingAfterBreak="0">
    <w:nsid w:val="FFFFFF81"/>
    <w:multiLevelType w:val="singleLevel"/>
    <w:tmpl w:val="60CCCE82"/>
    <w:lvl w:ilvl="0">
      <w:start w:val="1"/>
      <w:numFmt w:val="lowerLetter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</w:abstractNum>
  <w:abstractNum w:abstractNumId="5" w15:restartNumberingAfterBreak="0">
    <w:nsid w:val="FFFFFF82"/>
    <w:multiLevelType w:val="singleLevel"/>
    <w:tmpl w:val="097C200A"/>
    <w:lvl w:ilvl="0">
      <w:start w:val="1"/>
      <w:numFmt w:val="lowerRoman"/>
      <w:lvlText w:val="(%1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6" w15:restartNumberingAfterBreak="0">
    <w:nsid w:val="FFFFFF83"/>
    <w:multiLevelType w:val="singleLevel"/>
    <w:tmpl w:val="CD387672"/>
    <w:lvl w:ilvl="0">
      <w:start w:val="1"/>
      <w:numFmt w:val="bullet"/>
      <w:pStyle w:val="Merkittyluettelo2"/>
      <w:lvlText w:val=""/>
      <w:lvlPicBulletId w:val="0"/>
      <w:lvlJc w:val="left"/>
      <w:pPr>
        <w:ind w:left="2231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8"/>
    <w:multiLevelType w:val="singleLevel"/>
    <w:tmpl w:val="50A43DBA"/>
    <w:lvl w:ilvl="0">
      <w:start w:val="1"/>
      <w:numFmt w:val="decimal"/>
      <w:lvlText w:val="%1 §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8" w15:restartNumberingAfterBreak="0">
    <w:nsid w:val="FFFFFF89"/>
    <w:multiLevelType w:val="singleLevel"/>
    <w:tmpl w:val="459CD06E"/>
    <w:lvl w:ilvl="0">
      <w:start w:val="1"/>
      <w:numFmt w:val="bullet"/>
      <w:lvlText w:val=""/>
      <w:lvlPicBulletId w:val="0"/>
      <w:lvlJc w:val="left"/>
      <w:pPr>
        <w:ind w:left="1664" w:hanging="360"/>
      </w:pPr>
      <w:rPr>
        <w:rFonts w:ascii="Symbol" w:hAnsi="Symbol" w:hint="default"/>
        <w:color w:val="auto"/>
      </w:rPr>
    </w:lvl>
  </w:abstractNum>
  <w:abstractNum w:abstractNumId="9" w15:restartNumberingAfterBreak="0">
    <w:nsid w:val="01820733"/>
    <w:multiLevelType w:val="multilevel"/>
    <w:tmpl w:val="FBF8EE0C"/>
    <w:name w:val="Vanha28"/>
    <w:numStyleLink w:val="Vanha"/>
  </w:abstractNum>
  <w:abstractNum w:abstractNumId="10" w15:restartNumberingAfterBreak="0">
    <w:nsid w:val="03A45626"/>
    <w:multiLevelType w:val="multilevel"/>
    <w:tmpl w:val="B2DC3762"/>
    <w:name w:val="Vanha29"/>
    <w:lvl w:ilvl="0">
      <w:start w:val="1"/>
      <w:numFmt w:val="decimal"/>
      <w:pStyle w:val="Otsikko1"/>
      <w:lvlText w:val="%1"/>
      <w:lvlJc w:val="left"/>
      <w:pPr>
        <w:ind w:left="1304" w:hanging="1304"/>
      </w:pPr>
      <w:rPr>
        <w:rFonts w:ascii="Tondu Beta" w:hAnsi="Tondu Beta" w:hint="default"/>
        <w:b/>
        <w:i w:val="0"/>
        <w:caps/>
        <w:sz w:val="32"/>
        <w:szCs w:val="22"/>
      </w:rPr>
    </w:lvl>
    <w:lvl w:ilvl="1">
      <w:start w:val="1"/>
      <w:numFmt w:val="decimal"/>
      <w:pStyle w:val="Otsikko2"/>
      <w:lvlText w:val="%1.%2"/>
      <w:lvlJc w:val="left"/>
      <w:pPr>
        <w:ind w:left="1304" w:hanging="1304"/>
      </w:pPr>
      <w:rPr>
        <w:rFonts w:ascii="PT Sans" w:hAnsi="PT Sans" w:hint="default"/>
        <w:b/>
        <w:i w:val="0"/>
        <w:caps/>
        <w:sz w:val="22"/>
        <w:szCs w:val="22"/>
      </w:rPr>
    </w:lvl>
    <w:lvl w:ilvl="2">
      <w:start w:val="1"/>
      <w:numFmt w:val="decimal"/>
      <w:pStyle w:val="Otsikko3"/>
      <w:lvlText w:val="%1.%2.%3"/>
      <w:lvlJc w:val="left"/>
      <w:pPr>
        <w:ind w:left="1304" w:hanging="1304"/>
      </w:pPr>
      <w:rPr>
        <w:rFonts w:ascii="PT Sans" w:hAnsi="PT Sans" w:hint="default"/>
        <w:b/>
        <w:i w:val="0"/>
        <w:sz w:val="22"/>
        <w:szCs w:val="22"/>
      </w:rPr>
    </w:lvl>
    <w:lvl w:ilvl="3">
      <w:start w:val="1"/>
      <w:numFmt w:val="none"/>
      <w:lvlRestart w:val="1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5">
      <w:start w:val="1"/>
      <w:numFmt w:val="decimal"/>
      <w:lvlText w:val="(%6)"/>
      <w:lvlJc w:val="left"/>
      <w:pPr>
        <w:tabs>
          <w:tab w:val="num" w:pos="2268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lowerLetter"/>
      <w:pStyle w:val="Otsikko7"/>
      <w:lvlText w:val="(%7)"/>
      <w:lvlJc w:val="left"/>
      <w:pPr>
        <w:ind w:left="2268" w:hanging="850"/>
      </w:pPr>
      <w:rPr>
        <w:rFonts w:ascii="PT Sans" w:hAnsi="PT Sans" w:hint="default"/>
        <w:b w:val="0"/>
        <w:i w:val="0"/>
        <w:sz w:val="22"/>
        <w:szCs w:val="22"/>
      </w:rPr>
    </w:lvl>
    <w:lvl w:ilvl="7">
      <w:start w:val="1"/>
      <w:numFmt w:val="lowerRoman"/>
      <w:pStyle w:val="Otsikko8"/>
      <w:lvlText w:val="(%8)"/>
      <w:lvlJc w:val="left"/>
      <w:pPr>
        <w:ind w:left="3119" w:hanging="851"/>
      </w:pPr>
      <w:rPr>
        <w:rFonts w:ascii="PT Sans" w:hAnsi="PT Sans" w:hint="default"/>
        <w:b w:val="0"/>
        <w:i w:val="0"/>
        <w:sz w:val="22"/>
        <w:szCs w:val="22"/>
      </w:rPr>
    </w:lvl>
    <w:lvl w:ilvl="8">
      <w:start w:val="1"/>
      <w:numFmt w:val="decimal"/>
      <w:pStyle w:val="Otsikko9"/>
      <w:lvlText w:val="%9."/>
      <w:lvlJc w:val="left"/>
      <w:pPr>
        <w:ind w:left="2268" w:hanging="850"/>
      </w:pPr>
      <w:rPr>
        <w:rFonts w:ascii="PT Sans" w:hAnsi="PT Sans" w:hint="default"/>
        <w:b w:val="0"/>
        <w:i w:val="0"/>
        <w:sz w:val="22"/>
        <w:szCs w:val="22"/>
      </w:rPr>
    </w:lvl>
  </w:abstractNum>
  <w:abstractNum w:abstractNumId="11" w15:restartNumberingAfterBreak="0">
    <w:nsid w:val="0542578D"/>
    <w:multiLevelType w:val="hybridMultilevel"/>
    <w:tmpl w:val="297AB64E"/>
    <w:lvl w:ilvl="0" w:tplc="B3B6FC70">
      <w:start w:val="1"/>
      <w:numFmt w:val="bullet"/>
      <w:pStyle w:val="Merkittyluettelo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E1711D"/>
    <w:multiLevelType w:val="hybridMultilevel"/>
    <w:tmpl w:val="2AC0844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6535C0"/>
    <w:multiLevelType w:val="multilevel"/>
    <w:tmpl w:val="FBF8EE0C"/>
    <w:name w:val="Vanha24"/>
    <w:numStyleLink w:val="Vanha"/>
  </w:abstractNum>
  <w:abstractNum w:abstractNumId="14" w15:restartNumberingAfterBreak="0">
    <w:nsid w:val="0C1234CF"/>
    <w:multiLevelType w:val="multilevel"/>
    <w:tmpl w:val="FBF8EE0C"/>
    <w:name w:val="Vanha25"/>
    <w:numStyleLink w:val="Vanha"/>
  </w:abstractNum>
  <w:abstractNum w:abstractNumId="15" w15:restartNumberingAfterBreak="0">
    <w:nsid w:val="15D37913"/>
    <w:multiLevelType w:val="multilevel"/>
    <w:tmpl w:val="AAC83B74"/>
    <w:name w:val="Vanha23"/>
    <w:numStyleLink w:val="Uusi"/>
  </w:abstractNum>
  <w:abstractNum w:abstractNumId="16" w15:restartNumberingAfterBreak="0">
    <w:nsid w:val="18744582"/>
    <w:multiLevelType w:val="multilevel"/>
    <w:tmpl w:val="040B001D"/>
    <w:name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51B3005"/>
    <w:multiLevelType w:val="multilevel"/>
    <w:tmpl w:val="FBF8EE0C"/>
    <w:name w:val="Vanha2"/>
    <w:styleLink w:val="Vanha"/>
    <w:lvl w:ilvl="0">
      <w:start w:val="1"/>
      <w:numFmt w:val="decimal"/>
      <w:lvlText w:val="%1"/>
      <w:lvlJc w:val="left"/>
      <w:pPr>
        <w:ind w:left="1304" w:hanging="1304"/>
      </w:pPr>
      <w:rPr>
        <w:rFonts w:ascii="Arial" w:hAnsi="Arial" w:hint="default"/>
        <w:b/>
        <w:i w:val="0"/>
        <w:caps/>
        <w:sz w:val="34"/>
        <w:szCs w:val="22"/>
      </w:rPr>
    </w:lvl>
    <w:lvl w:ilvl="1">
      <w:start w:val="1"/>
      <w:numFmt w:val="decimal"/>
      <w:lvlText w:val="%1.%2"/>
      <w:lvlJc w:val="left"/>
      <w:pPr>
        <w:ind w:left="1304" w:hanging="1304"/>
      </w:pPr>
      <w:rPr>
        <w:rFonts w:ascii="Arial" w:hAnsi="Arial" w:hint="default"/>
        <w:b/>
        <w:i w:val="0"/>
        <w:caps/>
        <w:sz w:val="20"/>
        <w:szCs w:val="22"/>
      </w:rPr>
    </w:lvl>
    <w:lvl w:ilvl="2">
      <w:start w:val="1"/>
      <w:numFmt w:val="decimal"/>
      <w:lvlText w:val="%1.%2.%3"/>
      <w:lvlJc w:val="left"/>
      <w:pPr>
        <w:ind w:left="1304" w:hanging="1304"/>
      </w:pPr>
      <w:rPr>
        <w:rFonts w:ascii="Arial" w:hAnsi="Arial" w:hint="default"/>
        <w:b/>
        <w:i w:val="0"/>
        <w:sz w:val="20"/>
        <w:szCs w:val="22"/>
      </w:rPr>
    </w:lvl>
    <w:lvl w:ilvl="3">
      <w:start w:val="1"/>
      <w:numFmt w:val="none"/>
      <w:lvlRestart w:val="1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5">
      <w:start w:val="1"/>
      <w:numFmt w:val="decimal"/>
      <w:lvlText w:val="(%6)"/>
      <w:lvlJc w:val="left"/>
      <w:pPr>
        <w:tabs>
          <w:tab w:val="num" w:pos="2268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lowerLetter"/>
      <w:lvlText w:val="(%7)"/>
      <w:lvlJc w:val="left"/>
      <w:pPr>
        <w:ind w:left="2268" w:hanging="850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lowerRoman"/>
      <w:lvlText w:val="(%8)"/>
      <w:lvlJc w:val="left"/>
      <w:pPr>
        <w:ind w:left="3119" w:hanging="85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9."/>
      <w:lvlJc w:val="left"/>
      <w:pPr>
        <w:ind w:left="2268" w:hanging="850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8" w15:restartNumberingAfterBreak="0">
    <w:nsid w:val="32435ED6"/>
    <w:multiLevelType w:val="multilevel"/>
    <w:tmpl w:val="FBF8EE0C"/>
    <w:name w:val="Vanha2"/>
    <w:numStyleLink w:val="Vanha"/>
  </w:abstractNum>
  <w:abstractNum w:abstractNumId="19" w15:restartNumberingAfterBreak="0">
    <w:nsid w:val="3CE56546"/>
    <w:multiLevelType w:val="multilevel"/>
    <w:tmpl w:val="FBF8EE0C"/>
    <w:name w:val="Vanha2"/>
    <w:numStyleLink w:val="Vanha"/>
  </w:abstractNum>
  <w:abstractNum w:abstractNumId="20" w15:restartNumberingAfterBreak="0">
    <w:nsid w:val="3D505849"/>
    <w:multiLevelType w:val="hybridMultilevel"/>
    <w:tmpl w:val="1F4CFFD0"/>
    <w:lvl w:ilvl="0" w:tplc="38C8A442">
      <w:start w:val="1"/>
      <w:numFmt w:val="bullet"/>
      <w:lvlText w:val="►"/>
      <w:lvlJc w:val="left"/>
      <w:pPr>
        <w:tabs>
          <w:tab w:val="num" w:pos="1985"/>
        </w:tabs>
        <w:ind w:left="1985" w:hanging="567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E5E4D"/>
    <w:multiLevelType w:val="multilevel"/>
    <w:tmpl w:val="AAC83B74"/>
    <w:name w:val="Uusi24"/>
    <w:numStyleLink w:val="Uusi"/>
  </w:abstractNum>
  <w:abstractNum w:abstractNumId="22" w15:restartNumberingAfterBreak="0">
    <w:nsid w:val="40A129E1"/>
    <w:multiLevelType w:val="multilevel"/>
    <w:tmpl w:val="AAC83B74"/>
    <w:name w:val="Uusi25"/>
    <w:numStyleLink w:val="Uusi"/>
  </w:abstractNum>
  <w:abstractNum w:abstractNumId="23" w15:restartNumberingAfterBreak="0">
    <w:nsid w:val="40E55424"/>
    <w:multiLevelType w:val="multilevel"/>
    <w:tmpl w:val="AAC83B74"/>
    <w:numStyleLink w:val="Uusi"/>
  </w:abstractNum>
  <w:abstractNum w:abstractNumId="24" w15:restartNumberingAfterBreak="0">
    <w:nsid w:val="50547EC9"/>
    <w:multiLevelType w:val="multilevel"/>
    <w:tmpl w:val="040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0940A91"/>
    <w:multiLevelType w:val="multilevel"/>
    <w:tmpl w:val="FBF8EE0C"/>
    <w:name w:val="Vanha26"/>
    <w:numStyleLink w:val="Vanha"/>
  </w:abstractNum>
  <w:abstractNum w:abstractNumId="26" w15:restartNumberingAfterBreak="0">
    <w:nsid w:val="52857FE5"/>
    <w:multiLevelType w:val="multilevel"/>
    <w:tmpl w:val="AAC83B74"/>
    <w:name w:val="Uusi2"/>
    <w:styleLink w:val="Uusi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/>
        <w:sz w:val="22"/>
      </w:rPr>
    </w:lvl>
    <w:lvl w:ilvl="4">
      <w:start w:val="1"/>
      <w:numFmt w:val="decimal"/>
      <w:lvlRestart w:val="1"/>
      <w:lvlText w:val="%1.%5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lvlRestart w:val="2"/>
      <w:lvlText w:val="%1.%2.%6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Restart w:val="3"/>
      <w:lvlText w:val="%1.%2.%3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2"/>
      </w:rPr>
    </w:lvl>
    <w:lvl w:ilvl="7">
      <w:start w:val="1"/>
      <w:numFmt w:val="lowerLetter"/>
      <w:lvlText w:val="(%8)"/>
      <w:lvlJc w:val="left"/>
      <w:pPr>
        <w:tabs>
          <w:tab w:val="num" w:pos="2268"/>
        </w:tabs>
        <w:ind w:left="2268" w:hanging="85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lvlText w:val="(%9)"/>
      <w:lvlJc w:val="left"/>
      <w:pPr>
        <w:tabs>
          <w:tab w:val="num" w:pos="3119"/>
        </w:tabs>
        <w:ind w:left="3119" w:hanging="851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2E02427"/>
    <w:multiLevelType w:val="multilevel"/>
    <w:tmpl w:val="AAC83B74"/>
    <w:name w:val="Uusi23"/>
    <w:numStyleLink w:val="Uusi"/>
  </w:abstractNum>
  <w:abstractNum w:abstractNumId="28" w15:restartNumberingAfterBreak="0">
    <w:nsid w:val="56DD28C2"/>
    <w:multiLevelType w:val="multilevel"/>
    <w:tmpl w:val="AAC83B74"/>
    <w:name w:val="Uusi26"/>
    <w:numStyleLink w:val="Uusi"/>
  </w:abstractNum>
  <w:abstractNum w:abstractNumId="29" w15:restartNumberingAfterBreak="0">
    <w:nsid w:val="58EA500F"/>
    <w:multiLevelType w:val="multilevel"/>
    <w:tmpl w:val="040B001D"/>
    <w:name w:val="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8F21454"/>
    <w:multiLevelType w:val="multilevel"/>
    <w:tmpl w:val="FBF8EE0C"/>
    <w:name w:val="Vanha22"/>
    <w:numStyleLink w:val="Vanha"/>
  </w:abstractNum>
  <w:abstractNum w:abstractNumId="31" w15:restartNumberingAfterBreak="0">
    <w:nsid w:val="639F28AB"/>
    <w:multiLevelType w:val="multilevel"/>
    <w:tmpl w:val="AAC83B74"/>
    <w:name w:val="Uusi22"/>
    <w:numStyleLink w:val="Uusi"/>
  </w:abstractNum>
  <w:abstractNum w:abstractNumId="32" w15:restartNumberingAfterBreak="0">
    <w:nsid w:val="73C924C4"/>
    <w:multiLevelType w:val="multilevel"/>
    <w:tmpl w:val="1CF423B8"/>
    <w:name w:val="SD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z w:val="22"/>
        <w:szCs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z w:val="22"/>
        <w:szCs w:val="22"/>
      </w:rPr>
    </w:lvl>
  </w:abstractNum>
  <w:abstractNum w:abstractNumId="33" w15:restartNumberingAfterBreak="0">
    <w:nsid w:val="78785A77"/>
    <w:multiLevelType w:val="multilevel"/>
    <w:tmpl w:val="FBF8EE0C"/>
    <w:name w:val="Vanha27"/>
    <w:numStyleLink w:val="Vanha"/>
  </w:abstractNum>
  <w:abstractNum w:abstractNumId="34" w15:restartNumberingAfterBreak="0">
    <w:nsid w:val="7D3B2041"/>
    <w:multiLevelType w:val="hybridMultilevel"/>
    <w:tmpl w:val="59209F5C"/>
    <w:name w:val="Vanha252"/>
    <w:lvl w:ilvl="0" w:tplc="FC92FB0A">
      <w:start w:val="1"/>
      <w:numFmt w:val="decimal"/>
      <w:lvlText w:val="(%1)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358443">
    <w:abstractNumId w:val="8"/>
  </w:num>
  <w:num w:numId="2" w16cid:durableId="2119791594">
    <w:abstractNumId w:val="6"/>
  </w:num>
  <w:num w:numId="3" w16cid:durableId="333730556">
    <w:abstractNumId w:val="5"/>
  </w:num>
  <w:num w:numId="4" w16cid:durableId="2080129801">
    <w:abstractNumId w:val="4"/>
  </w:num>
  <w:num w:numId="5" w16cid:durableId="915014905">
    <w:abstractNumId w:val="3"/>
  </w:num>
  <w:num w:numId="6" w16cid:durableId="1280573712">
    <w:abstractNumId w:val="7"/>
  </w:num>
  <w:num w:numId="7" w16cid:durableId="2038770341">
    <w:abstractNumId w:val="2"/>
  </w:num>
  <w:num w:numId="8" w16cid:durableId="1024287315">
    <w:abstractNumId w:val="1"/>
  </w:num>
  <w:num w:numId="9" w16cid:durableId="941835677">
    <w:abstractNumId w:val="20"/>
  </w:num>
  <w:num w:numId="10" w16cid:durableId="1267301852">
    <w:abstractNumId w:val="17"/>
  </w:num>
  <w:num w:numId="11" w16cid:durableId="1818835109">
    <w:abstractNumId w:val="26"/>
  </w:num>
  <w:num w:numId="12" w16cid:durableId="1769620577">
    <w:abstractNumId w:val="14"/>
  </w:num>
  <w:num w:numId="13" w16cid:durableId="560560788">
    <w:abstractNumId w:val="34"/>
  </w:num>
  <w:num w:numId="14" w16cid:durableId="1227691723">
    <w:abstractNumId w:val="27"/>
  </w:num>
  <w:num w:numId="15" w16cid:durableId="1564176087">
    <w:abstractNumId w:val="0"/>
  </w:num>
  <w:num w:numId="16" w16cid:durableId="1918132473">
    <w:abstractNumId w:val="21"/>
  </w:num>
  <w:num w:numId="17" w16cid:durableId="471138779">
    <w:abstractNumId w:val="22"/>
  </w:num>
  <w:num w:numId="18" w16cid:durableId="7606394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0985893">
    <w:abstractNumId w:val="28"/>
  </w:num>
  <w:num w:numId="20" w16cid:durableId="1140328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42186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1338247">
    <w:abstractNumId w:val="14"/>
    <w:lvlOverride w:ilvl="0">
      <w:lvl w:ilvl="0">
        <w:start w:val="1"/>
        <w:numFmt w:val="decimal"/>
        <w:lvlText w:val="%1"/>
        <w:lvlJc w:val="left"/>
        <w:pPr>
          <w:ind w:left="1418" w:hanging="1418"/>
        </w:pPr>
        <w:rPr>
          <w:rFonts w:ascii="Arial" w:hAnsi="Arial" w:hint="default"/>
          <w:b/>
          <w:i w:val="0"/>
          <w:caps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18" w:hanging="1418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1418"/>
        </w:pPr>
        <w:rPr>
          <w:rFonts w:ascii="Arial" w:hAnsi="Arial" w:hint="default"/>
          <w:b w:val="0"/>
          <w:i w:val="0"/>
          <w:sz w:val="22"/>
          <w:szCs w:val="22"/>
        </w:rPr>
      </w:lvl>
    </w:lvlOverride>
    <w:lvlOverride w:ilvl="3">
      <w:lvl w:ilvl="3">
        <w:start w:val="1"/>
        <w:numFmt w:val="decimal"/>
        <w:lvlRestart w:val="1"/>
        <w:lvlText w:val="%1.%4"/>
        <w:lvlJc w:val="left"/>
        <w:pPr>
          <w:ind w:left="1418" w:hanging="1418"/>
        </w:pPr>
        <w:rPr>
          <w:rFonts w:ascii="Arial" w:hAnsi="Arial" w:hint="default"/>
          <w:b w:val="0"/>
          <w:i w:val="0"/>
          <w:sz w:val="22"/>
          <w:szCs w:val="22"/>
        </w:rPr>
      </w:lvl>
    </w:lvlOverride>
    <w:lvlOverride w:ilvl="4">
      <w:lvl w:ilvl="4">
        <w:start w:val="1"/>
        <w:numFmt w:val="decimal"/>
        <w:lvlRestart w:val="2"/>
        <w:lvlText w:val="%1.%2.%5"/>
        <w:lvlJc w:val="left"/>
        <w:pPr>
          <w:ind w:left="1418" w:hanging="1418"/>
        </w:pPr>
        <w:rPr>
          <w:rFonts w:ascii="Arial" w:hAnsi="Arial" w:hint="default"/>
          <w:b w:val="0"/>
          <w:i w:val="0"/>
          <w:sz w:val="22"/>
          <w:szCs w:val="22"/>
        </w:rPr>
      </w:lvl>
    </w:lvlOverride>
    <w:lvlOverride w:ilvl="5">
      <w:lvl w:ilvl="5">
        <w:start w:val="1"/>
        <w:numFmt w:val="decimal"/>
        <w:lvlText w:val="(%6)"/>
        <w:lvlJc w:val="left"/>
        <w:pPr>
          <w:ind w:left="2268" w:hanging="850"/>
        </w:pPr>
        <w:rPr>
          <w:rFonts w:ascii="Arial" w:hAnsi="Arial" w:hint="default"/>
          <w:b w:val="0"/>
          <w:i w:val="0"/>
          <w:sz w:val="22"/>
          <w:szCs w:val="22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119" w:hanging="851"/>
        </w:pPr>
        <w:rPr>
          <w:rFonts w:ascii="Arial" w:hAnsi="Arial" w:hint="default"/>
          <w:b w:val="0"/>
          <w:i w:val="0"/>
          <w:sz w:val="22"/>
          <w:szCs w:val="22"/>
        </w:rPr>
      </w:lvl>
    </w:lvlOverride>
    <w:lvlOverride w:ilvl="7">
      <w:lvl w:ilvl="7">
        <w:start w:val="1"/>
        <w:numFmt w:val="lowerLetter"/>
        <w:lvlText w:val="(%8)"/>
        <w:lvlJc w:val="left"/>
        <w:pPr>
          <w:ind w:left="2268" w:hanging="850"/>
        </w:pPr>
        <w:rPr>
          <w:rFonts w:ascii="Arial" w:hAnsi="Arial" w:hint="default"/>
          <w:b w:val="0"/>
          <w:i w:val="0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2268" w:hanging="850"/>
        </w:pPr>
        <w:rPr>
          <w:rFonts w:ascii="Arial" w:hAnsi="Arial" w:hint="default"/>
          <w:b w:val="0"/>
          <w:i w:val="0"/>
          <w:sz w:val="22"/>
          <w:szCs w:val="22"/>
        </w:rPr>
      </w:lvl>
    </w:lvlOverride>
  </w:num>
  <w:num w:numId="23" w16cid:durableId="2130048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92833751">
    <w:abstractNumId w:val="25"/>
  </w:num>
  <w:num w:numId="25" w16cid:durableId="159347322">
    <w:abstractNumId w:val="33"/>
  </w:num>
  <w:num w:numId="26" w16cid:durableId="11637374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0494865">
    <w:abstractNumId w:val="9"/>
  </w:num>
  <w:num w:numId="28" w16cid:durableId="1225483753">
    <w:abstractNumId w:val="23"/>
  </w:num>
  <w:num w:numId="29" w16cid:durableId="2809568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0403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68176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189853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90237899">
    <w:abstractNumId w:val="10"/>
  </w:num>
  <w:num w:numId="34" w16cid:durableId="590895103">
    <w:abstractNumId w:val="8"/>
    <w:lvlOverride w:ilvl="0">
      <w:startOverride w:val="1"/>
    </w:lvlOverride>
  </w:num>
  <w:num w:numId="35" w16cid:durableId="921909539">
    <w:abstractNumId w:val="6"/>
    <w:lvlOverride w:ilvl="0">
      <w:startOverride w:val="1"/>
    </w:lvlOverride>
  </w:num>
  <w:num w:numId="36" w16cid:durableId="1727678688">
    <w:abstractNumId w:val="24"/>
  </w:num>
  <w:num w:numId="37" w16cid:durableId="413942308">
    <w:abstractNumId w:val="11"/>
  </w:num>
  <w:num w:numId="38" w16cid:durableId="166600688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101" w:allStyles="1" w:customStyles="0" w:latentStyles="0" w:stylesInUse="0" w:headingStyles="0" w:numberingStyles="0" w:tableStyles="0" w:directFormattingOnRuns="1" w:directFormattingOnParagraphs="0" w:directFormattingOnNumbering="0" w:directFormattingOnTables="0" w:clearFormatting="1" w:top3HeadingStyles="1" w:visibleStyles="0" w:alternateStyleNames="0"/>
  <w:defaultTabStop w:val="1304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E0"/>
    <w:rsid w:val="00005BDB"/>
    <w:rsid w:val="00006F15"/>
    <w:rsid w:val="00020ECF"/>
    <w:rsid w:val="00032D66"/>
    <w:rsid w:val="00034222"/>
    <w:rsid w:val="000435FE"/>
    <w:rsid w:val="0004640F"/>
    <w:rsid w:val="00054FDE"/>
    <w:rsid w:val="0005794E"/>
    <w:rsid w:val="0006212C"/>
    <w:rsid w:val="000879EA"/>
    <w:rsid w:val="0009029E"/>
    <w:rsid w:val="00091D29"/>
    <w:rsid w:val="00094C91"/>
    <w:rsid w:val="000B4CA3"/>
    <w:rsid w:val="000C2EA8"/>
    <w:rsid w:val="000C6E08"/>
    <w:rsid w:val="000D5C6B"/>
    <w:rsid w:val="000E0F36"/>
    <w:rsid w:val="000E1267"/>
    <w:rsid w:val="000E18E1"/>
    <w:rsid w:val="000E4442"/>
    <w:rsid w:val="000E4C73"/>
    <w:rsid w:val="000F2251"/>
    <w:rsid w:val="000F67C6"/>
    <w:rsid w:val="000F77D0"/>
    <w:rsid w:val="00103022"/>
    <w:rsid w:val="00106827"/>
    <w:rsid w:val="001143E0"/>
    <w:rsid w:val="001210E4"/>
    <w:rsid w:val="001326BB"/>
    <w:rsid w:val="00137A03"/>
    <w:rsid w:val="00140FF7"/>
    <w:rsid w:val="00147A4E"/>
    <w:rsid w:val="00153656"/>
    <w:rsid w:val="00160C4C"/>
    <w:rsid w:val="0016255A"/>
    <w:rsid w:val="001668EA"/>
    <w:rsid w:val="001753F4"/>
    <w:rsid w:val="00181104"/>
    <w:rsid w:val="00181C58"/>
    <w:rsid w:val="00182649"/>
    <w:rsid w:val="001860B3"/>
    <w:rsid w:val="00190EA9"/>
    <w:rsid w:val="001925E0"/>
    <w:rsid w:val="0019756C"/>
    <w:rsid w:val="001A2164"/>
    <w:rsid w:val="001B075B"/>
    <w:rsid w:val="001C1F08"/>
    <w:rsid w:val="001C49CB"/>
    <w:rsid w:val="001C7960"/>
    <w:rsid w:val="001D2B9C"/>
    <w:rsid w:val="001D409F"/>
    <w:rsid w:val="001D52E5"/>
    <w:rsid w:val="001D5AD5"/>
    <w:rsid w:val="001E636E"/>
    <w:rsid w:val="00200F15"/>
    <w:rsid w:val="002032DC"/>
    <w:rsid w:val="00203369"/>
    <w:rsid w:val="00205306"/>
    <w:rsid w:val="002060F0"/>
    <w:rsid w:val="00212027"/>
    <w:rsid w:val="00212146"/>
    <w:rsid w:val="00223671"/>
    <w:rsid w:val="0022455F"/>
    <w:rsid w:val="00240DEB"/>
    <w:rsid w:val="00241030"/>
    <w:rsid w:val="00254043"/>
    <w:rsid w:val="00254C4C"/>
    <w:rsid w:val="0025786B"/>
    <w:rsid w:val="00266856"/>
    <w:rsid w:val="00273CD9"/>
    <w:rsid w:val="002741B7"/>
    <w:rsid w:val="002A53FD"/>
    <w:rsid w:val="002B3CE3"/>
    <w:rsid w:val="002C7CCD"/>
    <w:rsid w:val="002D08DD"/>
    <w:rsid w:val="002E232B"/>
    <w:rsid w:val="002E4704"/>
    <w:rsid w:val="002E4EFD"/>
    <w:rsid w:val="00304B4E"/>
    <w:rsid w:val="003128EC"/>
    <w:rsid w:val="00322E3D"/>
    <w:rsid w:val="00331501"/>
    <w:rsid w:val="00332BB8"/>
    <w:rsid w:val="003446B0"/>
    <w:rsid w:val="003613B8"/>
    <w:rsid w:val="00365266"/>
    <w:rsid w:val="00375B8B"/>
    <w:rsid w:val="003767A8"/>
    <w:rsid w:val="00381903"/>
    <w:rsid w:val="003901EF"/>
    <w:rsid w:val="00390E34"/>
    <w:rsid w:val="0039152F"/>
    <w:rsid w:val="00394A04"/>
    <w:rsid w:val="003A330B"/>
    <w:rsid w:val="003A6262"/>
    <w:rsid w:val="003A63BC"/>
    <w:rsid w:val="003B4870"/>
    <w:rsid w:val="003B4DC9"/>
    <w:rsid w:val="003B6C10"/>
    <w:rsid w:val="003D3F96"/>
    <w:rsid w:val="003E0C1E"/>
    <w:rsid w:val="003E75E8"/>
    <w:rsid w:val="00405F22"/>
    <w:rsid w:val="00407B93"/>
    <w:rsid w:val="00413EB8"/>
    <w:rsid w:val="004300EF"/>
    <w:rsid w:val="00433A05"/>
    <w:rsid w:val="004366B2"/>
    <w:rsid w:val="00444560"/>
    <w:rsid w:val="00451728"/>
    <w:rsid w:val="004672A6"/>
    <w:rsid w:val="004753E5"/>
    <w:rsid w:val="004A3420"/>
    <w:rsid w:val="004B55A3"/>
    <w:rsid w:val="004D2479"/>
    <w:rsid w:val="004D272F"/>
    <w:rsid w:val="004D5C42"/>
    <w:rsid w:val="004E31C2"/>
    <w:rsid w:val="004E37C8"/>
    <w:rsid w:val="00501C8C"/>
    <w:rsid w:val="00502437"/>
    <w:rsid w:val="00510749"/>
    <w:rsid w:val="00514FF9"/>
    <w:rsid w:val="005272FB"/>
    <w:rsid w:val="00532347"/>
    <w:rsid w:val="00542BF7"/>
    <w:rsid w:val="00544546"/>
    <w:rsid w:val="005472FE"/>
    <w:rsid w:val="00556915"/>
    <w:rsid w:val="00560C48"/>
    <w:rsid w:val="00563F80"/>
    <w:rsid w:val="00567E32"/>
    <w:rsid w:val="00592223"/>
    <w:rsid w:val="005A1842"/>
    <w:rsid w:val="005A5E8B"/>
    <w:rsid w:val="005B6F54"/>
    <w:rsid w:val="005B796A"/>
    <w:rsid w:val="005C10F0"/>
    <w:rsid w:val="005C4DAB"/>
    <w:rsid w:val="005C6E01"/>
    <w:rsid w:val="005D4B1F"/>
    <w:rsid w:val="005D51AA"/>
    <w:rsid w:val="005E5BD9"/>
    <w:rsid w:val="005E6487"/>
    <w:rsid w:val="005E74D5"/>
    <w:rsid w:val="005F3B16"/>
    <w:rsid w:val="005F56A7"/>
    <w:rsid w:val="00611F56"/>
    <w:rsid w:val="006125EE"/>
    <w:rsid w:val="006155F5"/>
    <w:rsid w:val="00624D7D"/>
    <w:rsid w:val="00637A12"/>
    <w:rsid w:val="00640FBA"/>
    <w:rsid w:val="006569E5"/>
    <w:rsid w:val="00662F05"/>
    <w:rsid w:val="00666359"/>
    <w:rsid w:val="00670189"/>
    <w:rsid w:val="00681AC9"/>
    <w:rsid w:val="00687152"/>
    <w:rsid w:val="00697F38"/>
    <w:rsid w:val="006B07E5"/>
    <w:rsid w:val="006B5939"/>
    <w:rsid w:val="006B6B38"/>
    <w:rsid w:val="006B797D"/>
    <w:rsid w:val="006C5E00"/>
    <w:rsid w:val="006D3BAF"/>
    <w:rsid w:val="006D5726"/>
    <w:rsid w:val="006E05AD"/>
    <w:rsid w:val="006E0EC1"/>
    <w:rsid w:val="006E7401"/>
    <w:rsid w:val="006F24B8"/>
    <w:rsid w:val="006F38DD"/>
    <w:rsid w:val="00701F8C"/>
    <w:rsid w:val="00712FB3"/>
    <w:rsid w:val="00716397"/>
    <w:rsid w:val="00717AD4"/>
    <w:rsid w:val="007248B7"/>
    <w:rsid w:val="007470AD"/>
    <w:rsid w:val="00747120"/>
    <w:rsid w:val="00751A20"/>
    <w:rsid w:val="007542BF"/>
    <w:rsid w:val="0077312F"/>
    <w:rsid w:val="00792D47"/>
    <w:rsid w:val="007979A1"/>
    <w:rsid w:val="007B0050"/>
    <w:rsid w:val="007D441B"/>
    <w:rsid w:val="007D53D1"/>
    <w:rsid w:val="007D6A26"/>
    <w:rsid w:val="007E0A65"/>
    <w:rsid w:val="007E16C4"/>
    <w:rsid w:val="007E5624"/>
    <w:rsid w:val="007E5B88"/>
    <w:rsid w:val="007F7673"/>
    <w:rsid w:val="008108AA"/>
    <w:rsid w:val="0081180C"/>
    <w:rsid w:val="008164F9"/>
    <w:rsid w:val="00816F84"/>
    <w:rsid w:val="008207AE"/>
    <w:rsid w:val="00821E8E"/>
    <w:rsid w:val="0082296A"/>
    <w:rsid w:val="00830B0D"/>
    <w:rsid w:val="008336E4"/>
    <w:rsid w:val="00865C38"/>
    <w:rsid w:val="00867373"/>
    <w:rsid w:val="00867E77"/>
    <w:rsid w:val="008734AF"/>
    <w:rsid w:val="00875163"/>
    <w:rsid w:val="00875C81"/>
    <w:rsid w:val="00887CB3"/>
    <w:rsid w:val="008957C1"/>
    <w:rsid w:val="008B6530"/>
    <w:rsid w:val="008C22E3"/>
    <w:rsid w:val="008C413B"/>
    <w:rsid w:val="008D46AC"/>
    <w:rsid w:val="008E3EB8"/>
    <w:rsid w:val="008E5256"/>
    <w:rsid w:val="008E52B8"/>
    <w:rsid w:val="008F30B1"/>
    <w:rsid w:val="009008C3"/>
    <w:rsid w:val="00902B95"/>
    <w:rsid w:val="0090386B"/>
    <w:rsid w:val="0090411B"/>
    <w:rsid w:val="00933A2F"/>
    <w:rsid w:val="00943DE0"/>
    <w:rsid w:val="00944288"/>
    <w:rsid w:val="00944A8A"/>
    <w:rsid w:val="00953A17"/>
    <w:rsid w:val="00955CCF"/>
    <w:rsid w:val="00961CBF"/>
    <w:rsid w:val="00962ED0"/>
    <w:rsid w:val="00965B88"/>
    <w:rsid w:val="009704D9"/>
    <w:rsid w:val="00973FB2"/>
    <w:rsid w:val="009757A9"/>
    <w:rsid w:val="00992BD6"/>
    <w:rsid w:val="0099394A"/>
    <w:rsid w:val="009A163B"/>
    <w:rsid w:val="009A6A4B"/>
    <w:rsid w:val="009B3FD0"/>
    <w:rsid w:val="009C0619"/>
    <w:rsid w:val="009C57F0"/>
    <w:rsid w:val="009D7F48"/>
    <w:rsid w:val="009E2C8E"/>
    <w:rsid w:val="00A048C1"/>
    <w:rsid w:val="00A057C0"/>
    <w:rsid w:val="00A15CE4"/>
    <w:rsid w:val="00A25149"/>
    <w:rsid w:val="00A2754B"/>
    <w:rsid w:val="00A4161B"/>
    <w:rsid w:val="00A5401E"/>
    <w:rsid w:val="00A65994"/>
    <w:rsid w:val="00A76D0A"/>
    <w:rsid w:val="00A77ACE"/>
    <w:rsid w:val="00A830C4"/>
    <w:rsid w:val="00A85C9A"/>
    <w:rsid w:val="00A86B26"/>
    <w:rsid w:val="00A93864"/>
    <w:rsid w:val="00A94437"/>
    <w:rsid w:val="00A9772E"/>
    <w:rsid w:val="00AA5C8E"/>
    <w:rsid w:val="00AB5768"/>
    <w:rsid w:val="00AB7A57"/>
    <w:rsid w:val="00AC5542"/>
    <w:rsid w:val="00AD65B6"/>
    <w:rsid w:val="00AE0D00"/>
    <w:rsid w:val="00AE245E"/>
    <w:rsid w:val="00AE7405"/>
    <w:rsid w:val="00AF259C"/>
    <w:rsid w:val="00AF64E3"/>
    <w:rsid w:val="00B009B3"/>
    <w:rsid w:val="00B01B64"/>
    <w:rsid w:val="00B1455C"/>
    <w:rsid w:val="00B40B94"/>
    <w:rsid w:val="00B41A6D"/>
    <w:rsid w:val="00B5665F"/>
    <w:rsid w:val="00B70ED8"/>
    <w:rsid w:val="00B83B42"/>
    <w:rsid w:val="00B86006"/>
    <w:rsid w:val="00BA2D42"/>
    <w:rsid w:val="00BB2B7C"/>
    <w:rsid w:val="00BC04FB"/>
    <w:rsid w:val="00BC49AA"/>
    <w:rsid w:val="00BC67BB"/>
    <w:rsid w:val="00BD025E"/>
    <w:rsid w:val="00BD0917"/>
    <w:rsid w:val="00BD2C4B"/>
    <w:rsid w:val="00BE0A93"/>
    <w:rsid w:val="00BE2E08"/>
    <w:rsid w:val="00BE61D7"/>
    <w:rsid w:val="00BF51CA"/>
    <w:rsid w:val="00C0345D"/>
    <w:rsid w:val="00C10FF0"/>
    <w:rsid w:val="00C1162A"/>
    <w:rsid w:val="00C15086"/>
    <w:rsid w:val="00C1525C"/>
    <w:rsid w:val="00C16F13"/>
    <w:rsid w:val="00C258FC"/>
    <w:rsid w:val="00C25E62"/>
    <w:rsid w:val="00C36D4D"/>
    <w:rsid w:val="00C41D43"/>
    <w:rsid w:val="00C50ED2"/>
    <w:rsid w:val="00C515CA"/>
    <w:rsid w:val="00C61769"/>
    <w:rsid w:val="00C6350F"/>
    <w:rsid w:val="00C77C40"/>
    <w:rsid w:val="00C800F6"/>
    <w:rsid w:val="00C848C8"/>
    <w:rsid w:val="00C90778"/>
    <w:rsid w:val="00C93DC0"/>
    <w:rsid w:val="00C947FD"/>
    <w:rsid w:val="00C955BD"/>
    <w:rsid w:val="00CB0581"/>
    <w:rsid w:val="00CB18E6"/>
    <w:rsid w:val="00CB6350"/>
    <w:rsid w:val="00CB73D5"/>
    <w:rsid w:val="00CB7A33"/>
    <w:rsid w:val="00CD6ABA"/>
    <w:rsid w:val="00CF3998"/>
    <w:rsid w:val="00CF5752"/>
    <w:rsid w:val="00CF723D"/>
    <w:rsid w:val="00D02973"/>
    <w:rsid w:val="00D04603"/>
    <w:rsid w:val="00D0474A"/>
    <w:rsid w:val="00D07883"/>
    <w:rsid w:val="00D103EC"/>
    <w:rsid w:val="00D10E64"/>
    <w:rsid w:val="00D176D7"/>
    <w:rsid w:val="00D27029"/>
    <w:rsid w:val="00D27101"/>
    <w:rsid w:val="00D31996"/>
    <w:rsid w:val="00D41A0E"/>
    <w:rsid w:val="00D46716"/>
    <w:rsid w:val="00D51E71"/>
    <w:rsid w:val="00D55625"/>
    <w:rsid w:val="00D60129"/>
    <w:rsid w:val="00D63563"/>
    <w:rsid w:val="00D65A06"/>
    <w:rsid w:val="00D8060F"/>
    <w:rsid w:val="00D87BEC"/>
    <w:rsid w:val="00D9241F"/>
    <w:rsid w:val="00D94F80"/>
    <w:rsid w:val="00D97ADC"/>
    <w:rsid w:val="00DA086D"/>
    <w:rsid w:val="00DA0D61"/>
    <w:rsid w:val="00DA2537"/>
    <w:rsid w:val="00DA2915"/>
    <w:rsid w:val="00DA7450"/>
    <w:rsid w:val="00DC1660"/>
    <w:rsid w:val="00DC67B7"/>
    <w:rsid w:val="00DC728A"/>
    <w:rsid w:val="00DC76C9"/>
    <w:rsid w:val="00DD1F0F"/>
    <w:rsid w:val="00DD5CBB"/>
    <w:rsid w:val="00DD706C"/>
    <w:rsid w:val="00DE11E3"/>
    <w:rsid w:val="00DE2C22"/>
    <w:rsid w:val="00DF13F5"/>
    <w:rsid w:val="00E128D8"/>
    <w:rsid w:val="00E144ED"/>
    <w:rsid w:val="00E16584"/>
    <w:rsid w:val="00E32377"/>
    <w:rsid w:val="00E32F96"/>
    <w:rsid w:val="00E4557C"/>
    <w:rsid w:val="00E527C3"/>
    <w:rsid w:val="00E81BDE"/>
    <w:rsid w:val="00E81D1C"/>
    <w:rsid w:val="00E85A10"/>
    <w:rsid w:val="00E8655C"/>
    <w:rsid w:val="00E936EF"/>
    <w:rsid w:val="00EB49A7"/>
    <w:rsid w:val="00ED1EE2"/>
    <w:rsid w:val="00ED21C5"/>
    <w:rsid w:val="00ED737C"/>
    <w:rsid w:val="00ED7CF9"/>
    <w:rsid w:val="00EE273B"/>
    <w:rsid w:val="00EE777D"/>
    <w:rsid w:val="00EF3BDA"/>
    <w:rsid w:val="00F00C7A"/>
    <w:rsid w:val="00F117B8"/>
    <w:rsid w:val="00F11D85"/>
    <w:rsid w:val="00F1289E"/>
    <w:rsid w:val="00F13FD4"/>
    <w:rsid w:val="00F43C5D"/>
    <w:rsid w:val="00F445BC"/>
    <w:rsid w:val="00F44B9F"/>
    <w:rsid w:val="00F54F9F"/>
    <w:rsid w:val="00F566B5"/>
    <w:rsid w:val="00F567B5"/>
    <w:rsid w:val="00F67324"/>
    <w:rsid w:val="00F71B4B"/>
    <w:rsid w:val="00F73A7D"/>
    <w:rsid w:val="00F85510"/>
    <w:rsid w:val="00FA17ED"/>
    <w:rsid w:val="00FA4A14"/>
    <w:rsid w:val="00FC5855"/>
    <w:rsid w:val="00FD083F"/>
    <w:rsid w:val="00FE24E8"/>
    <w:rsid w:val="00FF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51F0ED"/>
  <w15:docId w15:val="{5DFE395F-4DD0-4887-B78E-50C03A34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szCs w:val="22"/>
        <w:lang w:val="fi-FI" w:eastAsia="fi-FI" w:bidi="ar-SA"/>
      </w:rPr>
    </w:rPrDefault>
    <w:pPrDefault>
      <w:pPr>
        <w:spacing w:before="2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6" w:unhideWhenUsed="1"/>
    <w:lsdException w:name="List Number 5" w:semiHidden="1" w:uiPriority="6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iPriority="7" w:unhideWhenUsed="1"/>
    <w:lsdException w:name="Body Text First Indent 2" w:semiHidden="1" w:uiPriority="7" w:unhideWhenUsed="1"/>
    <w:lsdException w:name="Note Heading" w:semiHidden="1" w:unhideWhenUsed="1"/>
    <w:lsdException w:name="Body Text 2" w:semiHidden="1" w:uiPriority="7" w:unhideWhenUsed="1"/>
    <w:lsdException w:name="Body Text 3" w:semiHidden="1" w:uiPriority="7" w:unhideWhenUsed="1"/>
    <w:lsdException w:name="Body Text Indent 2" w:semiHidden="1" w:uiPriority="7" w:unhideWhenUsed="1"/>
    <w:lsdException w:name="Body Text Indent 3" w:semiHidden="1" w:uiPriority="7" w:unhideWhenUsed="1"/>
    <w:lsdException w:name="Block Text" w:semiHidden="1" w:uiPriority="7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uiPriority w:val="7"/>
    <w:qFormat/>
    <w:rsid w:val="00875C81"/>
    <w:pPr>
      <w:spacing w:before="0"/>
    </w:pPr>
    <w:rPr>
      <w:rFonts w:ascii="Merriweather" w:hAnsi="Merriweather"/>
      <w:sz w:val="20"/>
    </w:rPr>
  </w:style>
  <w:style w:type="paragraph" w:styleId="Otsikko1">
    <w:name w:val="heading 1"/>
    <w:basedOn w:val="Normaali"/>
    <w:next w:val="Leipteksti"/>
    <w:autoRedefine/>
    <w:qFormat/>
    <w:rsid w:val="00C0345D"/>
    <w:pPr>
      <w:keepNext/>
      <w:numPr>
        <w:numId w:val="33"/>
      </w:numPr>
      <w:suppressAutoHyphens/>
      <w:autoSpaceDE w:val="0"/>
      <w:autoSpaceDN w:val="0"/>
      <w:spacing w:before="500" w:after="80"/>
      <w:outlineLvl w:val="0"/>
    </w:pPr>
    <w:rPr>
      <w:rFonts w:ascii="Tondu Beta" w:hAnsi="Tondu Beta" w:cs="Arial"/>
      <w:b/>
      <w:bCs/>
      <w:caps/>
      <w:color w:val="253764"/>
      <w:spacing w:val="20"/>
      <w:kern w:val="32"/>
      <w:sz w:val="33"/>
    </w:rPr>
  </w:style>
  <w:style w:type="paragraph" w:styleId="Otsikko2">
    <w:name w:val="heading 2"/>
    <w:basedOn w:val="Normaali"/>
    <w:next w:val="Leipteksti"/>
    <w:qFormat/>
    <w:rsid w:val="00C0345D"/>
    <w:pPr>
      <w:keepNext/>
      <w:numPr>
        <w:ilvl w:val="1"/>
        <w:numId w:val="33"/>
      </w:numPr>
      <w:autoSpaceDE w:val="0"/>
      <w:autoSpaceDN w:val="0"/>
      <w:spacing w:before="400" w:after="20"/>
      <w:outlineLvl w:val="1"/>
    </w:pPr>
    <w:rPr>
      <w:rFonts w:ascii="PT Sans" w:hAnsi="PT Sans" w:cs="Arial"/>
      <w:b/>
      <w:bCs/>
      <w:iCs/>
      <w:caps/>
      <w:sz w:val="25"/>
      <w:szCs w:val="28"/>
    </w:rPr>
  </w:style>
  <w:style w:type="paragraph" w:styleId="Otsikko3">
    <w:name w:val="heading 3"/>
    <w:basedOn w:val="Otsikko2"/>
    <w:next w:val="Leipteksti"/>
    <w:qFormat/>
    <w:rsid w:val="00C0345D"/>
    <w:pPr>
      <w:numPr>
        <w:ilvl w:val="2"/>
      </w:numPr>
      <w:spacing w:before="240"/>
      <w:outlineLvl w:val="2"/>
    </w:pPr>
    <w:rPr>
      <w:rFonts w:ascii="Source Sans Pro" w:hAnsi="Source Sans Pro"/>
      <w:caps w:val="0"/>
      <w:sz w:val="24"/>
      <w:szCs w:val="26"/>
    </w:rPr>
  </w:style>
  <w:style w:type="paragraph" w:styleId="Otsikko4">
    <w:name w:val="heading 4"/>
    <w:basedOn w:val="Otsikko1"/>
    <w:next w:val="Leipteksti"/>
    <w:link w:val="Otsikko4Char"/>
    <w:autoRedefine/>
    <w:qFormat/>
    <w:rsid w:val="00C0345D"/>
    <w:pPr>
      <w:numPr>
        <w:numId w:val="0"/>
      </w:numPr>
      <w:outlineLvl w:val="3"/>
    </w:pPr>
    <w:rPr>
      <w:sz w:val="37"/>
      <w:szCs w:val="28"/>
    </w:rPr>
  </w:style>
  <w:style w:type="paragraph" w:styleId="Otsikko5">
    <w:name w:val="heading 5"/>
    <w:basedOn w:val="Otsikko2"/>
    <w:next w:val="Leipteksti"/>
    <w:qFormat/>
    <w:rsid w:val="00ED21C5"/>
    <w:pPr>
      <w:numPr>
        <w:ilvl w:val="0"/>
        <w:numId w:val="0"/>
      </w:numPr>
      <w:outlineLvl w:val="4"/>
    </w:pPr>
    <w:rPr>
      <w:szCs w:val="26"/>
    </w:rPr>
  </w:style>
  <w:style w:type="paragraph" w:styleId="Otsikko6">
    <w:name w:val="heading 6"/>
    <w:basedOn w:val="Otsikko3"/>
    <w:next w:val="Leipteksti"/>
    <w:qFormat/>
    <w:rsid w:val="00C0345D"/>
    <w:pPr>
      <w:numPr>
        <w:ilvl w:val="0"/>
        <w:numId w:val="0"/>
      </w:numPr>
      <w:spacing w:before="400"/>
      <w:outlineLvl w:val="5"/>
    </w:pPr>
    <w:rPr>
      <w:color w:val="28AAE1"/>
    </w:rPr>
  </w:style>
  <w:style w:type="paragraph" w:styleId="Otsikko7">
    <w:name w:val="heading 7"/>
    <w:basedOn w:val="Normaali"/>
    <w:semiHidden/>
    <w:rsid w:val="00662F05"/>
    <w:pPr>
      <w:numPr>
        <w:ilvl w:val="6"/>
        <w:numId w:val="33"/>
      </w:numPr>
      <w:spacing w:before="200"/>
      <w:jc w:val="both"/>
      <w:outlineLvl w:val="6"/>
    </w:pPr>
  </w:style>
  <w:style w:type="paragraph" w:styleId="Otsikko8">
    <w:name w:val="heading 8"/>
    <w:basedOn w:val="Normaali"/>
    <w:semiHidden/>
    <w:rsid w:val="00662F05"/>
    <w:pPr>
      <w:numPr>
        <w:ilvl w:val="7"/>
        <w:numId w:val="33"/>
      </w:numPr>
      <w:spacing w:before="200"/>
      <w:jc w:val="both"/>
      <w:outlineLvl w:val="7"/>
    </w:pPr>
    <w:rPr>
      <w:iCs/>
    </w:rPr>
  </w:style>
  <w:style w:type="paragraph" w:styleId="Otsikko9">
    <w:name w:val="heading 9"/>
    <w:basedOn w:val="Normaali"/>
    <w:semiHidden/>
    <w:rsid w:val="00662F05"/>
    <w:pPr>
      <w:numPr>
        <w:ilvl w:val="8"/>
        <w:numId w:val="33"/>
      </w:numPr>
      <w:spacing w:before="200"/>
      <w:jc w:val="both"/>
      <w:outlineLvl w:val="8"/>
    </w:pPr>
    <w:rPr>
      <w:rFonts w:cs="Arial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ennettyleipteksti">
    <w:name w:val="Body Text Indent"/>
    <w:basedOn w:val="Normaali"/>
    <w:link w:val="SisennettyleiptekstiChar"/>
    <w:qFormat/>
    <w:rsid w:val="00ED21C5"/>
    <w:pPr>
      <w:spacing w:before="220"/>
      <w:ind w:left="652"/>
    </w:pPr>
    <w:rPr>
      <w:i/>
    </w:rPr>
  </w:style>
  <w:style w:type="character" w:customStyle="1" w:styleId="YltunnisteChar">
    <w:name w:val="Ylätunniste Char"/>
    <w:basedOn w:val="Kappaleenoletusfontti"/>
    <w:link w:val="Yltunniste"/>
    <w:rsid w:val="00F445BC"/>
    <w:rPr>
      <w:b/>
      <w:sz w:val="20"/>
    </w:rPr>
  </w:style>
  <w:style w:type="character" w:styleId="Hyperlinkki">
    <w:name w:val="Hyperlink"/>
    <w:basedOn w:val="Kappaleenoletusfontti"/>
    <w:uiPriority w:val="99"/>
    <w:rsid w:val="00ED21C5"/>
    <w:rPr>
      <w:rFonts w:ascii="Merriweather" w:hAnsi="Merriweather"/>
      <w:color w:val="0000FF"/>
      <w:sz w:val="20"/>
      <w:u w:val="single"/>
    </w:rPr>
  </w:style>
  <w:style w:type="character" w:styleId="Rivinumero">
    <w:name w:val="line number"/>
    <w:basedOn w:val="Kappaleenoletusfontti"/>
    <w:rsid w:val="006E0EC1"/>
    <w:rPr>
      <w:rFonts w:ascii="Arial" w:hAnsi="Arial"/>
      <w:sz w:val="22"/>
    </w:rPr>
  </w:style>
  <w:style w:type="paragraph" w:styleId="Sisluet1">
    <w:name w:val="toc 1"/>
    <w:basedOn w:val="Normaali"/>
    <w:next w:val="Normaali"/>
    <w:uiPriority w:val="39"/>
    <w:rsid w:val="006E0EC1"/>
    <w:pPr>
      <w:spacing w:before="120"/>
      <w:ind w:left="567" w:hanging="567"/>
    </w:pPr>
    <w:rPr>
      <w:b/>
      <w:caps/>
    </w:rPr>
  </w:style>
  <w:style w:type="paragraph" w:styleId="Asiakirjanrakenneruutu">
    <w:name w:val="Document Map"/>
    <w:basedOn w:val="Normaali"/>
    <w:rsid w:val="001326BB"/>
    <w:pPr>
      <w:ind w:left="220" w:hanging="220"/>
    </w:pPr>
  </w:style>
  <w:style w:type="table" w:styleId="TaulukkoRuudukko">
    <w:name w:val="Table Grid"/>
    <w:basedOn w:val="Normaalitaulukko"/>
    <w:rsid w:val="006E0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sluet2">
    <w:name w:val="toc 2"/>
    <w:basedOn w:val="Normaali"/>
    <w:next w:val="Normaali"/>
    <w:uiPriority w:val="39"/>
    <w:rsid w:val="00212027"/>
    <w:pPr>
      <w:ind w:left="1418" w:right="79" w:hanging="851"/>
    </w:pPr>
    <w:rPr>
      <w:smallCaps/>
      <w:szCs w:val="20"/>
    </w:rPr>
  </w:style>
  <w:style w:type="paragraph" w:styleId="Sisluet3">
    <w:name w:val="toc 3"/>
    <w:basedOn w:val="Normaali"/>
    <w:next w:val="Normaali"/>
    <w:uiPriority w:val="39"/>
    <w:rsid w:val="00DA086D"/>
    <w:pPr>
      <w:ind w:left="1418" w:hanging="851"/>
    </w:pPr>
  </w:style>
  <w:style w:type="paragraph" w:styleId="Leipteksti">
    <w:name w:val="Body Text"/>
    <w:basedOn w:val="Normaali"/>
    <w:link w:val="LeiptekstiChar"/>
    <w:qFormat/>
    <w:rsid w:val="00ED21C5"/>
    <w:pPr>
      <w:spacing w:before="220"/>
      <w:jc w:val="both"/>
    </w:pPr>
  </w:style>
  <w:style w:type="paragraph" w:styleId="Yltunniste">
    <w:name w:val="header"/>
    <w:basedOn w:val="Normaali"/>
    <w:link w:val="YltunnisteChar"/>
    <w:rsid w:val="00405F22"/>
    <w:rPr>
      <w:b/>
    </w:rPr>
  </w:style>
  <w:style w:type="paragraph" w:styleId="Alatunniste">
    <w:name w:val="footer"/>
    <w:basedOn w:val="Normaali"/>
    <w:link w:val="AlatunnisteChar"/>
    <w:rsid w:val="006E0EC1"/>
    <w:rPr>
      <w:caps/>
      <w:sz w:val="12"/>
      <w:szCs w:val="12"/>
    </w:rPr>
  </w:style>
  <w:style w:type="paragraph" w:styleId="Merkittyluettelo">
    <w:name w:val="List Bullet"/>
    <w:basedOn w:val="Normaali"/>
    <w:uiPriority w:val="5"/>
    <w:qFormat/>
    <w:rsid w:val="00C0345D"/>
    <w:pPr>
      <w:numPr>
        <w:numId w:val="37"/>
      </w:numPr>
      <w:spacing w:before="60"/>
      <w:contextualSpacing/>
    </w:pPr>
  </w:style>
  <w:style w:type="paragraph" w:styleId="Merkittyluettelo2">
    <w:name w:val="List Bullet 2"/>
    <w:basedOn w:val="Merkittyluettelo"/>
    <w:uiPriority w:val="5"/>
    <w:qFormat/>
    <w:rsid w:val="00C0345D"/>
    <w:pPr>
      <w:numPr>
        <w:numId w:val="2"/>
      </w:numPr>
    </w:pPr>
  </w:style>
  <w:style w:type="paragraph" w:styleId="Alaviitteenteksti">
    <w:name w:val="footnote text"/>
    <w:basedOn w:val="Normaali"/>
    <w:rsid w:val="00BA2D42"/>
    <w:pPr>
      <w:keepNext/>
      <w:spacing w:before="120"/>
      <w:ind w:left="680"/>
    </w:pPr>
    <w:rPr>
      <w:sz w:val="18"/>
      <w:szCs w:val="20"/>
    </w:rPr>
  </w:style>
  <w:style w:type="character" w:styleId="Alaviitteenviite">
    <w:name w:val="footnote reference"/>
    <w:basedOn w:val="Kappaleenoletusfontti"/>
    <w:rsid w:val="003E0C1E"/>
    <w:rPr>
      <w:rFonts w:ascii="Arial" w:hAnsi="Arial"/>
      <w:sz w:val="18"/>
      <w:vertAlign w:val="superscript"/>
    </w:rPr>
  </w:style>
  <w:style w:type="character" w:styleId="Sivunumero">
    <w:name w:val="page number"/>
    <w:basedOn w:val="Kappaleenoletusfontti"/>
    <w:rsid w:val="006E0EC1"/>
    <w:rPr>
      <w:rFonts w:ascii="Arial" w:hAnsi="Arial"/>
      <w:sz w:val="22"/>
      <w:szCs w:val="22"/>
    </w:rPr>
  </w:style>
  <w:style w:type="paragraph" w:styleId="Sisluet4">
    <w:name w:val="toc 4"/>
    <w:basedOn w:val="Normaali"/>
    <w:next w:val="Normaali"/>
    <w:autoRedefine/>
    <w:semiHidden/>
    <w:rsid w:val="006E0EC1"/>
    <w:pPr>
      <w:ind w:left="660"/>
    </w:pPr>
  </w:style>
  <w:style w:type="character" w:styleId="Paikkamerkkiteksti">
    <w:name w:val="Placeholder Text"/>
    <w:basedOn w:val="Kappaleenoletusfontti"/>
    <w:uiPriority w:val="99"/>
    <w:semiHidden/>
    <w:rsid w:val="008164F9"/>
    <w:rPr>
      <w:color w:val="808080"/>
    </w:rPr>
  </w:style>
  <w:style w:type="paragraph" w:styleId="Seliteteksti">
    <w:name w:val="Balloon Text"/>
    <w:basedOn w:val="Normaali"/>
    <w:link w:val="SelitetekstiChar"/>
    <w:rsid w:val="008164F9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rsid w:val="008164F9"/>
    <w:rPr>
      <w:rFonts w:ascii="Tahoma" w:hAnsi="Tahoma" w:cs="Tahoma"/>
      <w:sz w:val="16"/>
      <w:szCs w:val="16"/>
    </w:rPr>
  </w:style>
  <w:style w:type="character" w:customStyle="1" w:styleId="SisennettyleiptekstiChar">
    <w:name w:val="Sisennetty leipäteksti Char"/>
    <w:basedOn w:val="Kappaleenoletusfontti"/>
    <w:link w:val="Sisennettyleipteksti"/>
    <w:rsid w:val="00ED21C5"/>
    <w:rPr>
      <w:rFonts w:ascii="Merriweather" w:hAnsi="Merriweather"/>
      <w:i/>
      <w:sz w:val="20"/>
    </w:rPr>
  </w:style>
  <w:style w:type="character" w:customStyle="1" w:styleId="LeiptekstiChar">
    <w:name w:val="Leipäteksti Char"/>
    <w:basedOn w:val="Kappaleenoletusfontti"/>
    <w:link w:val="Leipteksti"/>
    <w:rsid w:val="00ED21C5"/>
    <w:rPr>
      <w:rFonts w:ascii="Merriweather" w:hAnsi="Merriweather"/>
      <w:sz w:val="20"/>
    </w:rPr>
  </w:style>
  <w:style w:type="numbering" w:customStyle="1" w:styleId="Vanha">
    <w:name w:val="Vanha"/>
    <w:uiPriority w:val="99"/>
    <w:rsid w:val="00662F05"/>
    <w:pPr>
      <w:numPr>
        <w:numId w:val="10"/>
      </w:numPr>
    </w:pPr>
  </w:style>
  <w:style w:type="numbering" w:customStyle="1" w:styleId="Uusi">
    <w:name w:val="Uusi"/>
    <w:uiPriority w:val="99"/>
    <w:rsid w:val="00F44B9F"/>
    <w:pPr>
      <w:numPr>
        <w:numId w:val="11"/>
      </w:numPr>
    </w:pPr>
  </w:style>
  <w:style w:type="character" w:customStyle="1" w:styleId="Otsikko4Char">
    <w:name w:val="Otsikko 4 Char"/>
    <w:basedOn w:val="Kappaleenoletusfontti"/>
    <w:link w:val="Otsikko4"/>
    <w:rsid w:val="00C0345D"/>
    <w:rPr>
      <w:rFonts w:ascii="Tondu Beta" w:hAnsi="Tondu Beta" w:cs="Arial"/>
      <w:b/>
      <w:bCs/>
      <w:caps/>
      <w:color w:val="253764"/>
      <w:spacing w:val="20"/>
      <w:kern w:val="32"/>
      <w:sz w:val="37"/>
      <w:szCs w:val="28"/>
    </w:rPr>
  </w:style>
  <w:style w:type="character" w:customStyle="1" w:styleId="AlatunnisteChar">
    <w:name w:val="Alatunniste Char"/>
    <w:basedOn w:val="Kappaleenoletusfontti"/>
    <w:link w:val="Alatunniste"/>
    <w:rsid w:val="005A5E8B"/>
    <w:rPr>
      <w:caps/>
      <w:sz w:val="12"/>
      <w:szCs w:val="12"/>
    </w:rPr>
  </w:style>
  <w:style w:type="paragraph" w:customStyle="1" w:styleId="PARTIO-leipteksti">
    <w:name w:val="PARTIO-leipäteksti"/>
    <w:basedOn w:val="Normaali"/>
    <w:rsid w:val="00ED21C5"/>
    <w:rPr>
      <w:rFonts w:cs="Arial"/>
      <w:szCs w:val="20"/>
    </w:rPr>
  </w:style>
  <w:style w:type="paragraph" w:customStyle="1" w:styleId="PARTIOalatunnistenimi">
    <w:name w:val="PARTIO alatunniste nimi"/>
    <w:basedOn w:val="Normaali"/>
    <w:link w:val="PARTIOalatunnistenimiChar"/>
    <w:rsid w:val="006B6B38"/>
    <w:rPr>
      <w:rFonts w:asciiTheme="majorHAnsi" w:eastAsia="SimSun" w:hAnsiTheme="majorHAnsi" w:cs="Garamond"/>
      <w:noProof/>
      <w:color w:val="213764"/>
      <w:kern w:val="18"/>
      <w:sz w:val="22"/>
      <w:szCs w:val="18"/>
      <w:lang w:eastAsia="en-US"/>
    </w:rPr>
  </w:style>
  <w:style w:type="paragraph" w:customStyle="1" w:styleId="PARTIOalatunnisteosoite">
    <w:name w:val="PARTIO alatunniste osoite"/>
    <w:basedOn w:val="Normaali"/>
    <w:link w:val="PARTIOalatunnisteosoiteChar"/>
    <w:rsid w:val="006B6B38"/>
    <w:pPr>
      <w:jc w:val="center"/>
    </w:pPr>
    <w:rPr>
      <w:rFonts w:eastAsia="SimSun" w:cs="Garamond"/>
      <w:noProof/>
      <w:color w:val="213965"/>
      <w:sz w:val="18"/>
      <w:szCs w:val="18"/>
      <w:lang w:eastAsia="en-US"/>
    </w:rPr>
  </w:style>
  <w:style w:type="character" w:customStyle="1" w:styleId="PARTIOalatunnistenimiChar">
    <w:name w:val="PARTIO alatunniste nimi Char"/>
    <w:link w:val="PARTIOalatunnistenimi"/>
    <w:rsid w:val="006B6B38"/>
    <w:rPr>
      <w:rFonts w:asciiTheme="majorHAnsi" w:eastAsia="SimSun" w:hAnsiTheme="majorHAnsi" w:cs="Garamond"/>
      <w:noProof/>
      <w:color w:val="213764"/>
      <w:kern w:val="18"/>
      <w:szCs w:val="18"/>
      <w:lang w:eastAsia="en-US"/>
    </w:rPr>
  </w:style>
  <w:style w:type="character" w:customStyle="1" w:styleId="PARTIOalatunnisteosoiteChar">
    <w:name w:val="PARTIO alatunniste osoite Char"/>
    <w:link w:val="PARTIOalatunnisteosoite"/>
    <w:rsid w:val="006B6B38"/>
    <w:rPr>
      <w:rFonts w:ascii="Merriweather" w:eastAsia="SimSun" w:hAnsi="Merriweather" w:cs="Garamond"/>
      <w:noProof/>
      <w:color w:val="213965"/>
      <w:sz w:val="18"/>
      <w:szCs w:val="18"/>
      <w:lang w:eastAsia="en-US"/>
    </w:rPr>
  </w:style>
  <w:style w:type="paragraph" w:customStyle="1" w:styleId="PARTIOalatunnisteSP">
    <w:name w:val="PARTIO alatunniste SP"/>
    <w:basedOn w:val="Normaali"/>
    <w:link w:val="PARTIOalatunnisteSPChar"/>
    <w:qFormat/>
    <w:rsid w:val="006B6B38"/>
    <w:pPr>
      <w:jc w:val="center"/>
    </w:pPr>
    <w:rPr>
      <w:rFonts w:asciiTheme="majorHAnsi" w:eastAsia="SimSun" w:hAnsiTheme="majorHAnsi"/>
      <w:color w:val="1F497D" w:themeColor="text2"/>
      <w:spacing w:val="20"/>
      <w:szCs w:val="20"/>
      <w:lang w:eastAsia="en-US"/>
    </w:rPr>
  </w:style>
  <w:style w:type="character" w:customStyle="1" w:styleId="PARTIOalatunnisteSPChar">
    <w:name w:val="PARTIO alatunniste SP Char"/>
    <w:basedOn w:val="Kappaleenoletusfontti"/>
    <w:link w:val="PARTIOalatunnisteSP"/>
    <w:rsid w:val="006B6B38"/>
    <w:rPr>
      <w:rFonts w:asciiTheme="majorHAnsi" w:eastAsia="SimSun" w:hAnsiTheme="majorHAnsi"/>
      <w:color w:val="1F497D" w:themeColor="text2"/>
      <w:spacing w:val="20"/>
      <w:sz w:val="20"/>
      <w:szCs w:val="20"/>
      <w:lang w:eastAsia="en-US"/>
    </w:rPr>
  </w:style>
  <w:style w:type="paragraph" w:styleId="Luettelokappale">
    <w:name w:val="List Paragraph"/>
    <w:basedOn w:val="Normaali"/>
    <w:uiPriority w:val="34"/>
    <w:rsid w:val="009E2C8E"/>
    <w:pPr>
      <w:ind w:left="720"/>
      <w:contextualSpacing/>
    </w:pPr>
  </w:style>
  <w:style w:type="character" w:styleId="Ratkaisematonmaininta">
    <w:name w:val="Unresolved Mention"/>
    <w:basedOn w:val="Kappaleenoletusfontti"/>
    <w:uiPriority w:val="99"/>
    <w:semiHidden/>
    <w:unhideWhenUsed/>
    <w:rsid w:val="00AF64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6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uunnistusliitto.fi/system/wp-content/uploads/2019/03/Rastinmaaritteet-2018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o.paaskynkivi\Documents\Mukautetut%20Office-mallit\S&#228;&#228;ti&#246;_ilme.dotm" TargetMode="Externa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950176f-0c4e-421b-aebc-e59240724ec1" xsi:nil="true"/>
    <lcf76f155ced4ddcb4097134ff3c332f xmlns="d950176f-0c4e-421b-aebc-e59240724ec1">
      <Terms xmlns="http://schemas.microsoft.com/office/infopath/2007/PartnerControls"/>
    </lcf76f155ced4ddcb4097134ff3c332f>
    <TaxCatchAll xmlns="3d354ca8-a304-417a-8a27-0ada295cde9d" xsi:nil="true"/>
    <SharedWithUsers xmlns="3d354ca8-a304-417a-8a27-0ada295cde9d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3ABF88493BB94F4CB4B8D0B57CBA8C59" ma:contentTypeVersion="17" ma:contentTypeDescription="Luo uusi asiakirja." ma:contentTypeScope="" ma:versionID="3af013392025d3542f18f2934988f9ef">
  <xsd:schema xmlns:xsd="http://www.w3.org/2001/XMLSchema" xmlns:xs="http://www.w3.org/2001/XMLSchema" xmlns:p="http://schemas.microsoft.com/office/2006/metadata/properties" xmlns:ns2="d950176f-0c4e-421b-aebc-e59240724ec1" xmlns:ns3="3d354ca8-a304-417a-8a27-0ada295cde9d" targetNamespace="http://schemas.microsoft.com/office/2006/metadata/properties" ma:root="true" ma:fieldsID="e94270b713c252241d007bbadc9dd360" ns2:_="" ns3:_="">
    <xsd:import namespace="d950176f-0c4e-421b-aebc-e59240724ec1"/>
    <xsd:import namespace="3d354ca8-a304-417a-8a27-0ada295cd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0176f-0c4e-421b-aebc-e59240724e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Kuvien tunnisteet" ma:readOnly="false" ma:fieldId="{5cf76f15-5ced-4ddc-b409-7134ff3c332f}" ma:taxonomyMulti="true" ma:sspId="cc2d492e-c52e-42f5-8829-efee6e6938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54ca8-a304-417a-8a27-0ada295cde9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80b13d-05b4-4407-b714-759163eb4d2b}" ma:internalName="TaxCatchAll" ma:showField="CatchAllData" ma:web="3d354ca8-a304-417a-8a27-0ada295cde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A3C28-5447-49FA-9A40-89563CC157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605625-B5F4-4CFE-8BB0-CC80F59778C1}">
  <ds:schemaRefs>
    <ds:schemaRef ds:uri="http://schemas.microsoft.com/office/2006/metadata/properties"/>
    <ds:schemaRef ds:uri="http://schemas.microsoft.com/office/infopath/2007/PartnerControls"/>
    <ds:schemaRef ds:uri="d950176f-0c4e-421b-aebc-e59240724ec1"/>
    <ds:schemaRef ds:uri="3d354ca8-a304-417a-8a27-0ada295cde9d"/>
  </ds:schemaRefs>
</ds:datastoreItem>
</file>

<file path=customXml/itemProps3.xml><?xml version="1.0" encoding="utf-8"?>
<ds:datastoreItem xmlns:ds="http://schemas.openxmlformats.org/officeDocument/2006/customXml" ds:itemID="{F2B79124-38AF-4E83-AF30-A578324CCC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4D484F-0476-4D26-8685-2B99C61F3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0176f-0c4e-421b-aebc-e59240724ec1"/>
    <ds:schemaRef ds:uri="3d354ca8-a304-417a-8a27-0ada295cde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Säätiö_ilme.dotm</Template>
  <TotalTime>10</TotalTime>
  <Pages>1</Pages>
  <Words>108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Timo Pääskynkivi</dc:creator>
  <cp:lastModifiedBy>Timo Pääskynkivi</cp:lastModifiedBy>
  <cp:revision>10</cp:revision>
  <cp:lastPrinted>2023-04-20T06:44:00Z</cp:lastPrinted>
  <dcterms:created xsi:type="dcterms:W3CDTF">2022-04-25T08:01:00Z</dcterms:created>
  <dcterms:modified xsi:type="dcterms:W3CDTF">2026-04-02T10:35:00Z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0x0101003ABF88493BB94F4CB4B8D0B57CBA8C59</vt:lpwstr>
  </property>
  <property fmtid="{D5CDD505-2E9C-101B-9397-08002B2CF9AE}" pid="3" name="Order">
    <vt:r8>8019700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